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03D9" w:rsidRPr="00A605E1" w:rsidRDefault="00242AD7" w:rsidP="003B1783">
      <w:pPr>
        <w:pStyle w:val="ac"/>
      </w:pPr>
      <w:bookmarkStart w:id="0" w:name="_Toc221528167"/>
      <w:bookmarkStart w:id="1" w:name="_Toc221528985"/>
      <w:bookmarkStart w:id="2" w:name="_Toc221529359"/>
      <w:r w:rsidRPr="00A605E1">
        <w:rPr>
          <w:rFonts w:hint="eastAsia"/>
        </w:rPr>
        <w:t>使用说明</w:t>
      </w:r>
      <w:bookmarkEnd w:id="0"/>
      <w:bookmarkEnd w:id="1"/>
      <w:bookmarkEnd w:id="2"/>
    </w:p>
    <w:p w:rsidR="006705FC" w:rsidRPr="00F40F41" w:rsidRDefault="00F40F41" w:rsidP="00E902F1">
      <w:pPr>
        <w:pStyle w:val="22"/>
        <w:spacing w:line="288" w:lineRule="auto"/>
        <w:ind w:firstLine="360"/>
        <w:rPr>
          <w:rFonts w:ascii="微软雅黑" w:hAnsi="微软雅黑"/>
        </w:rPr>
      </w:pPr>
      <w:r w:rsidRPr="00F40F41">
        <w:rPr>
          <w:rFonts w:ascii="微软雅黑" w:hAnsi="微软雅黑" w:hint="eastAsia"/>
        </w:rPr>
        <w:t>本手册</w:t>
      </w:r>
      <w:r w:rsidR="00951D1E">
        <w:rPr>
          <w:rFonts w:ascii="微软雅黑" w:hAnsi="微软雅黑" w:hint="eastAsia"/>
        </w:rPr>
        <w:t>仅</w:t>
      </w:r>
      <w:r w:rsidR="00BA51F9">
        <w:rPr>
          <w:rFonts w:ascii="微软雅黑" w:hAnsi="微软雅黑" w:hint="eastAsia"/>
        </w:rPr>
        <w:t>供</w:t>
      </w:r>
      <w:r w:rsidR="0005056B">
        <w:rPr>
          <w:rFonts w:ascii="微软雅黑" w:hAnsi="微软雅黑" w:hint="eastAsia"/>
        </w:rPr>
        <w:t>企业</w:t>
      </w:r>
      <w:r w:rsidRPr="00F40F41">
        <w:rPr>
          <w:rFonts w:ascii="微软雅黑" w:hAnsi="微软雅黑" w:hint="eastAsia"/>
        </w:rPr>
        <w:t>使用，非常欢迎关于该手册和软件的任何意见和建议，请将您的建议e-mail给</w:t>
      </w:r>
      <w:r w:rsidRPr="00F40F41">
        <w:rPr>
          <w:rStyle w:val="af0"/>
          <w:rFonts w:ascii="微软雅黑" w:hAnsi="微软雅黑" w:hint="eastAsia"/>
        </w:rPr>
        <w:t>service@</w:t>
      </w:r>
      <w:r w:rsidR="00951D1E">
        <w:rPr>
          <w:rStyle w:val="af0"/>
          <w:rFonts w:ascii="微软雅黑" w:hAnsi="微软雅黑"/>
        </w:rPr>
        <w:t>servyou</w:t>
      </w:r>
      <w:r w:rsidRPr="00F40F41">
        <w:rPr>
          <w:rStyle w:val="af0"/>
          <w:rFonts w:ascii="微软雅黑" w:hAnsi="微软雅黑" w:hint="eastAsia"/>
        </w:rPr>
        <w:t>.com.cn</w:t>
      </w:r>
      <w:r w:rsidRPr="00F40F41">
        <w:rPr>
          <w:rFonts w:ascii="微软雅黑" w:hAnsi="微软雅黑" w:hint="eastAsia"/>
        </w:rPr>
        <w:t>。</w:t>
      </w:r>
    </w:p>
    <w:p w:rsidR="006705FC" w:rsidRDefault="006705FC" w:rsidP="00EF2171">
      <w:pPr>
        <w:pStyle w:val="22"/>
        <w:ind w:firstLine="360"/>
      </w:pPr>
    </w:p>
    <w:p w:rsidR="006705FC" w:rsidRDefault="006705FC" w:rsidP="00EF2171">
      <w:pPr>
        <w:pStyle w:val="22"/>
        <w:ind w:firstLine="360"/>
      </w:pPr>
    </w:p>
    <w:p w:rsidR="00EF2171" w:rsidRDefault="00EF2171" w:rsidP="00EF2171">
      <w:pPr>
        <w:pStyle w:val="22"/>
        <w:ind w:firstLine="360"/>
      </w:pPr>
    </w:p>
    <w:p w:rsidR="00EF2171" w:rsidRDefault="00EF2171" w:rsidP="00EF2171">
      <w:pPr>
        <w:pStyle w:val="22"/>
        <w:ind w:firstLine="360"/>
      </w:pPr>
    </w:p>
    <w:p w:rsidR="00EF2171" w:rsidRDefault="00EF2171" w:rsidP="00EF2171">
      <w:pPr>
        <w:pStyle w:val="22"/>
        <w:ind w:firstLine="360"/>
      </w:pPr>
    </w:p>
    <w:p w:rsidR="00EF2171" w:rsidRDefault="00EF2171" w:rsidP="00EF2171">
      <w:pPr>
        <w:pStyle w:val="22"/>
        <w:ind w:firstLine="360"/>
      </w:pPr>
    </w:p>
    <w:p w:rsidR="00D231DA" w:rsidRDefault="00D231DA" w:rsidP="00EF2171">
      <w:pPr>
        <w:pStyle w:val="22"/>
        <w:ind w:firstLine="360"/>
      </w:pPr>
    </w:p>
    <w:p w:rsidR="00D231DA" w:rsidRDefault="00D231DA" w:rsidP="00EF2171">
      <w:pPr>
        <w:pStyle w:val="22"/>
        <w:ind w:firstLine="360"/>
      </w:pPr>
    </w:p>
    <w:p w:rsidR="00D231DA" w:rsidRDefault="00D231DA" w:rsidP="00EF2171">
      <w:pPr>
        <w:pStyle w:val="22"/>
        <w:ind w:firstLine="360"/>
      </w:pPr>
    </w:p>
    <w:p w:rsidR="006705FC" w:rsidRPr="00976FFD" w:rsidRDefault="006705FC" w:rsidP="00E902F1">
      <w:pPr>
        <w:pStyle w:val="22"/>
        <w:spacing w:line="288" w:lineRule="auto"/>
        <w:ind w:firstLine="360"/>
        <w:rPr>
          <w:rFonts w:ascii="微软雅黑" w:hAnsi="微软雅黑"/>
        </w:rPr>
      </w:pPr>
      <w:r w:rsidRPr="00976FFD">
        <w:rPr>
          <w:rFonts w:ascii="微软雅黑" w:hAnsi="微软雅黑" w:hint="eastAsia"/>
        </w:rPr>
        <w:t>技术支持网站：</w:t>
      </w:r>
    </w:p>
    <w:p w:rsidR="006705FC" w:rsidRPr="00976FFD" w:rsidRDefault="00EF47DC" w:rsidP="00E902F1">
      <w:pPr>
        <w:pStyle w:val="22"/>
        <w:spacing w:line="288" w:lineRule="auto"/>
        <w:ind w:firstLine="360"/>
        <w:rPr>
          <w:rStyle w:val="af0"/>
          <w:rFonts w:ascii="微软雅黑" w:hAnsi="微软雅黑"/>
        </w:rPr>
      </w:pPr>
      <w:hyperlink r:id="rId8" w:history="1">
        <w:r w:rsidR="006705FC" w:rsidRPr="00976FFD">
          <w:rPr>
            <w:rStyle w:val="af0"/>
            <w:rFonts w:ascii="微软雅黑" w:hAnsi="微软雅黑"/>
          </w:rPr>
          <w:t>http://</w:t>
        </w:r>
        <w:r w:rsidR="00E45549" w:rsidRPr="00976FFD">
          <w:rPr>
            <w:rStyle w:val="af0"/>
            <w:rFonts w:ascii="微软雅黑" w:hAnsi="微软雅黑"/>
          </w:rPr>
          <w:t>www.servyou.com.cn</w:t>
        </w:r>
      </w:hyperlink>
    </w:p>
    <w:p w:rsidR="006705FC" w:rsidRPr="00BA51F9" w:rsidRDefault="00E45549" w:rsidP="00E902F1">
      <w:pPr>
        <w:pStyle w:val="22"/>
        <w:spacing w:line="288" w:lineRule="auto"/>
        <w:ind w:firstLine="360"/>
        <w:rPr>
          <w:rFonts w:ascii="微软雅黑" w:hAnsi="微软雅黑"/>
        </w:rPr>
      </w:pPr>
      <w:r w:rsidRPr="00976FFD">
        <w:rPr>
          <w:rFonts w:ascii="微软雅黑" w:hAnsi="微软雅黑" w:hint="eastAsia"/>
        </w:rPr>
        <w:t>税友软件集团股份有限公</w:t>
      </w:r>
      <w:r w:rsidRPr="00E45549">
        <w:rPr>
          <w:rFonts w:ascii="微软雅黑" w:hAnsi="微软雅黑" w:hint="eastAsia"/>
        </w:rPr>
        <w:t>司</w:t>
      </w:r>
    </w:p>
    <w:p w:rsidR="006705FC" w:rsidRDefault="006705FC" w:rsidP="00EF2171">
      <w:pPr>
        <w:pStyle w:val="22"/>
        <w:ind w:firstLine="360"/>
      </w:pPr>
    </w:p>
    <w:p w:rsidR="006705FC" w:rsidRDefault="006705FC" w:rsidP="00EF2171">
      <w:pPr>
        <w:pStyle w:val="22"/>
        <w:ind w:firstLine="360"/>
      </w:pPr>
    </w:p>
    <w:p w:rsidR="006705FC" w:rsidRDefault="006705FC" w:rsidP="00247229">
      <w:pPr>
        <w:pStyle w:val="22"/>
        <w:ind w:firstLineChars="0" w:firstLine="0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p w:rsidR="006705FC" w:rsidRDefault="006705FC" w:rsidP="00DD6861">
      <w:pPr>
        <w:pStyle w:val="a6"/>
      </w:pPr>
    </w:p>
    <w:tbl>
      <w:tblPr>
        <w:tblpPr w:leftFromText="180" w:rightFromText="180" w:vertAnchor="text" w:horzAnchor="margin" w:tblpXSpec="center" w:tblpY="1720"/>
        <w:tblW w:w="0" w:type="auto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ook w:val="00A0"/>
      </w:tblPr>
      <w:tblGrid>
        <w:gridCol w:w="4068"/>
      </w:tblGrid>
      <w:tr w:rsidR="00EF2171" w:rsidRPr="00AE7222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EF2171" w:rsidRPr="00AE7222" w:rsidRDefault="00E16B08" w:rsidP="001C7230">
            <w:pPr>
              <w:pStyle w:val="a6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票来票往（</w:t>
            </w:r>
            <w:r w:rsidRPr="00E16B08">
              <w:rPr>
                <w:rFonts w:ascii="微软雅黑" w:eastAsia="微软雅黑" w:hAnsi="微软雅黑" w:hint="eastAsia"/>
              </w:rPr>
              <w:t>税控发票采集软件</w:t>
            </w:r>
            <w:r>
              <w:rPr>
                <w:rFonts w:ascii="微软雅黑" w:eastAsia="微软雅黑" w:hAnsi="微软雅黑" w:hint="eastAsia"/>
              </w:rPr>
              <w:t>）</w:t>
            </w:r>
            <w:r w:rsidR="006E3476" w:rsidRPr="006E3476">
              <w:rPr>
                <w:rFonts w:ascii="微软雅黑" w:eastAsia="微软雅黑" w:hAnsi="微软雅黑" w:hint="eastAsia"/>
              </w:rPr>
              <w:t>使用说明</w:t>
            </w:r>
          </w:p>
        </w:tc>
      </w:tr>
      <w:tr w:rsidR="00EF2171" w:rsidRPr="00AE7222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EF2171" w:rsidRPr="00AE7222" w:rsidRDefault="00EF2171" w:rsidP="004B4196">
            <w:pPr>
              <w:pStyle w:val="a6"/>
              <w:rPr>
                <w:rFonts w:ascii="微软雅黑" w:eastAsia="微软雅黑" w:hAnsi="微软雅黑"/>
              </w:rPr>
            </w:pPr>
            <w:r w:rsidRPr="00AE7222">
              <w:rPr>
                <w:rFonts w:ascii="微软雅黑" w:eastAsia="微软雅黑" w:hAnsi="微软雅黑" w:hint="eastAsia"/>
              </w:rPr>
              <w:t>软件版本：V</w:t>
            </w:r>
            <w:r w:rsidR="004B4196">
              <w:rPr>
                <w:rFonts w:ascii="微软雅黑" w:eastAsia="微软雅黑" w:hAnsi="微软雅黑"/>
              </w:rPr>
              <w:t>1</w:t>
            </w:r>
            <w:r w:rsidRPr="00AE7222">
              <w:rPr>
                <w:rFonts w:ascii="微软雅黑" w:eastAsia="微软雅黑" w:hAnsi="微软雅黑" w:hint="eastAsia"/>
              </w:rPr>
              <w:t>.0</w:t>
            </w:r>
          </w:p>
        </w:tc>
      </w:tr>
      <w:tr w:rsidR="00EF2171" w:rsidRPr="00AE7222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EF2171" w:rsidRPr="00AE7222" w:rsidRDefault="00EF2171" w:rsidP="00020BEF">
            <w:pPr>
              <w:pStyle w:val="a6"/>
              <w:rPr>
                <w:rFonts w:ascii="微软雅黑" w:eastAsia="微软雅黑" w:hAnsi="微软雅黑"/>
              </w:rPr>
            </w:pPr>
            <w:r w:rsidRPr="00AE7222">
              <w:rPr>
                <w:rFonts w:ascii="微软雅黑" w:eastAsia="微软雅黑" w:hAnsi="微软雅黑" w:hint="eastAsia"/>
              </w:rPr>
              <w:t>发行日期：20</w:t>
            </w:r>
            <w:r w:rsidR="00111E01">
              <w:rPr>
                <w:rFonts w:ascii="微软雅黑" w:eastAsia="微软雅黑" w:hAnsi="微软雅黑"/>
              </w:rPr>
              <w:t>1</w:t>
            </w:r>
            <w:r w:rsidR="00ED685E">
              <w:rPr>
                <w:rFonts w:ascii="微软雅黑" w:eastAsia="微软雅黑" w:hAnsi="微软雅黑"/>
              </w:rPr>
              <w:t>5</w:t>
            </w:r>
            <w:r w:rsidRPr="00AE7222">
              <w:rPr>
                <w:rFonts w:ascii="微软雅黑" w:eastAsia="微软雅黑" w:hAnsi="微软雅黑" w:hint="eastAsia"/>
              </w:rPr>
              <w:t>年</w:t>
            </w:r>
            <w:r w:rsidR="00020BEF">
              <w:rPr>
                <w:rFonts w:ascii="微软雅黑" w:eastAsia="微软雅黑" w:hAnsi="微软雅黑"/>
              </w:rPr>
              <w:t>8</w:t>
            </w:r>
            <w:r w:rsidRPr="00AE7222">
              <w:rPr>
                <w:rFonts w:ascii="微软雅黑" w:eastAsia="微软雅黑" w:hAnsi="微软雅黑" w:hint="eastAsia"/>
              </w:rPr>
              <w:t>月</w:t>
            </w:r>
            <w:r w:rsidR="00020BEF">
              <w:rPr>
                <w:rFonts w:ascii="微软雅黑" w:eastAsia="微软雅黑" w:hAnsi="微软雅黑" w:hint="eastAsia"/>
              </w:rPr>
              <w:t>17</w:t>
            </w:r>
            <w:r w:rsidRPr="00AE7222">
              <w:rPr>
                <w:rFonts w:ascii="微软雅黑" w:eastAsia="微软雅黑" w:hAnsi="微软雅黑" w:hint="eastAsia"/>
              </w:rPr>
              <w:t>日</w:t>
            </w:r>
          </w:p>
        </w:tc>
      </w:tr>
    </w:tbl>
    <w:p w:rsidR="006705FC" w:rsidRPr="00AE7222" w:rsidRDefault="006705FC" w:rsidP="00DD6861">
      <w:pPr>
        <w:pStyle w:val="a6"/>
        <w:rPr>
          <w:rFonts w:ascii="微软雅黑" w:eastAsia="微软雅黑" w:hAnsi="微软雅黑"/>
        </w:rPr>
      </w:pPr>
    </w:p>
    <w:p w:rsidR="006705FC" w:rsidRPr="00AE7222" w:rsidRDefault="006705FC" w:rsidP="00DD6861">
      <w:pPr>
        <w:pStyle w:val="a6"/>
        <w:rPr>
          <w:rFonts w:ascii="微软雅黑" w:eastAsia="微软雅黑" w:hAnsi="微软雅黑"/>
        </w:rPr>
      </w:pPr>
    </w:p>
    <w:p w:rsidR="006705FC" w:rsidRPr="00AE7222" w:rsidRDefault="006705FC" w:rsidP="00DD6861">
      <w:pPr>
        <w:pStyle w:val="a6"/>
        <w:rPr>
          <w:rFonts w:ascii="微软雅黑" w:eastAsia="微软雅黑" w:hAnsi="微软雅黑"/>
        </w:rPr>
      </w:pPr>
    </w:p>
    <w:p w:rsidR="00EF2171" w:rsidRPr="00AE7222" w:rsidRDefault="00EF2171" w:rsidP="00DD6861">
      <w:pPr>
        <w:pStyle w:val="a6"/>
        <w:rPr>
          <w:rFonts w:ascii="微软雅黑" w:eastAsia="微软雅黑" w:hAnsi="微软雅黑"/>
        </w:rPr>
      </w:pPr>
    </w:p>
    <w:p w:rsidR="00EF2171" w:rsidRPr="00AE7222" w:rsidRDefault="00EF2171" w:rsidP="00DD6861">
      <w:pPr>
        <w:pStyle w:val="a6"/>
        <w:rPr>
          <w:rFonts w:ascii="微软雅黑" w:eastAsia="微软雅黑" w:hAnsi="微软雅黑"/>
        </w:rPr>
      </w:pPr>
    </w:p>
    <w:p w:rsidR="00EF2171" w:rsidRPr="00AE7222" w:rsidRDefault="00EF2171" w:rsidP="00EF2171">
      <w:pPr>
        <w:pStyle w:val="22"/>
        <w:ind w:firstLine="360"/>
        <w:rPr>
          <w:rFonts w:ascii="微软雅黑" w:hAnsi="微软雅黑"/>
        </w:rPr>
      </w:pPr>
    </w:p>
    <w:p w:rsidR="00EF2171" w:rsidRPr="00AE7222" w:rsidRDefault="00EF2171" w:rsidP="00EF2171">
      <w:pPr>
        <w:pStyle w:val="22"/>
        <w:ind w:firstLine="360"/>
        <w:rPr>
          <w:rFonts w:ascii="微软雅黑" w:hAnsi="微软雅黑"/>
        </w:rPr>
      </w:pPr>
    </w:p>
    <w:p w:rsidR="00EF2171" w:rsidRPr="00AE7222" w:rsidRDefault="00EF2171" w:rsidP="00EF2171">
      <w:pPr>
        <w:pStyle w:val="22"/>
        <w:ind w:firstLine="360"/>
        <w:rPr>
          <w:rFonts w:ascii="微软雅黑" w:hAnsi="微软雅黑"/>
        </w:rPr>
      </w:pPr>
    </w:p>
    <w:p w:rsidR="00EF2171" w:rsidRDefault="00EF2171" w:rsidP="00EF2171">
      <w:pPr>
        <w:pStyle w:val="22"/>
        <w:ind w:firstLine="360"/>
      </w:pPr>
    </w:p>
    <w:p w:rsidR="00752444" w:rsidRDefault="00EF2171" w:rsidP="005505A8">
      <w:pPr>
        <w:pStyle w:val="ac"/>
        <w:spacing w:line="440" w:lineRule="exact"/>
        <w:rPr>
          <w:noProof/>
        </w:rPr>
      </w:pPr>
      <w:bookmarkStart w:id="3" w:name="_Toc221528987"/>
      <w:r w:rsidRPr="00A4387E">
        <w:rPr>
          <w:rFonts w:hint="eastAsia"/>
        </w:rPr>
        <w:lastRenderedPageBreak/>
        <w:t>目录</w:t>
      </w:r>
      <w:bookmarkEnd w:id="3"/>
      <w:r w:rsidR="00EF47DC" w:rsidRPr="00EF47DC">
        <w:rPr>
          <w:rFonts w:ascii="微软雅黑" w:hAnsi="微软雅黑"/>
          <w:b/>
          <w:sz w:val="21"/>
          <w:szCs w:val="21"/>
        </w:rPr>
        <w:fldChar w:fldCharType="begin"/>
      </w:r>
      <w:r w:rsidR="00A00103" w:rsidRPr="004A3731">
        <w:rPr>
          <w:rFonts w:ascii="微软雅黑" w:hAnsi="微软雅黑" w:hint="eastAsia"/>
          <w:sz w:val="21"/>
          <w:szCs w:val="21"/>
        </w:rPr>
        <w:instrText>INDEX \e "</w:instrText>
      </w:r>
      <w:r w:rsidR="00A00103" w:rsidRPr="004A3731">
        <w:rPr>
          <w:rFonts w:ascii="微软雅黑" w:hAnsi="微软雅黑" w:hint="eastAsia"/>
          <w:sz w:val="21"/>
          <w:szCs w:val="21"/>
        </w:rPr>
        <w:tab/>
        <w:instrText>" \h "M" \o "S" \c "2" \z "2052"</w:instrText>
      </w:r>
      <w:r w:rsidR="00EF47DC" w:rsidRPr="00EF47DC">
        <w:rPr>
          <w:rFonts w:ascii="微软雅黑" w:hAnsi="微软雅黑"/>
          <w:b/>
          <w:sz w:val="21"/>
          <w:szCs w:val="21"/>
        </w:rPr>
        <w:fldChar w:fldCharType="separate"/>
      </w:r>
      <w:r w:rsidR="00EF47DC" w:rsidRPr="00EF47DC">
        <w:rPr>
          <w:rFonts w:ascii="微软雅黑" w:hAnsi="微软雅黑"/>
          <w:sz w:val="21"/>
          <w:szCs w:val="21"/>
        </w:rPr>
        <w:fldChar w:fldCharType="begin"/>
      </w:r>
      <w:r w:rsidR="005505A8">
        <w:rPr>
          <w:rFonts w:ascii="微软雅黑" w:hAnsi="微软雅黑"/>
          <w:sz w:val="21"/>
          <w:szCs w:val="21"/>
        </w:rPr>
        <w:instrText xml:space="preserve"> TOC \o "1-2" \h \z \u </w:instrText>
      </w:r>
      <w:r w:rsidR="00EF47DC" w:rsidRPr="00EF47DC">
        <w:rPr>
          <w:rFonts w:ascii="微软雅黑" w:hAnsi="微软雅黑"/>
          <w:sz w:val="21"/>
          <w:szCs w:val="21"/>
        </w:rPr>
        <w:fldChar w:fldCharType="separate"/>
      </w:r>
    </w:p>
    <w:p w:rsidR="00752444" w:rsidRDefault="00EF47DC">
      <w:pPr>
        <w:pStyle w:val="11"/>
        <w:rPr>
          <w:rFonts w:eastAsiaTheme="minorEastAsia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27609950" w:history="1">
        <w:r w:rsidR="00752444" w:rsidRPr="00360F1B">
          <w:rPr>
            <w:rStyle w:val="af0"/>
            <w:noProof/>
          </w:rPr>
          <w:t>1</w:t>
        </w:r>
        <w:r w:rsidR="00752444">
          <w:rPr>
            <w:rFonts w:eastAsiaTheme="minorEastAsia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752444" w:rsidRPr="00360F1B">
          <w:rPr>
            <w:rStyle w:val="af0"/>
            <w:rFonts w:hint="eastAsia"/>
            <w:noProof/>
          </w:rPr>
          <w:t>功能概述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11"/>
        <w:rPr>
          <w:rFonts w:eastAsiaTheme="minorEastAsia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27609953" w:history="1">
        <w:r w:rsidR="00752444" w:rsidRPr="00360F1B">
          <w:rPr>
            <w:rStyle w:val="af0"/>
            <w:noProof/>
          </w:rPr>
          <w:t>2</w:t>
        </w:r>
        <w:r w:rsidR="00752444">
          <w:rPr>
            <w:rFonts w:eastAsiaTheme="minorEastAsia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752444" w:rsidRPr="00360F1B">
          <w:rPr>
            <w:rStyle w:val="af0"/>
            <w:rFonts w:hint="eastAsia"/>
            <w:noProof/>
          </w:rPr>
          <w:t>安装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56" w:history="1">
        <w:r w:rsidR="00752444" w:rsidRPr="00360F1B">
          <w:rPr>
            <w:rStyle w:val="af0"/>
            <w:noProof/>
          </w:rPr>
          <w:t>2.1</w:t>
        </w:r>
        <w:r w:rsidR="00752444" w:rsidRPr="00360F1B">
          <w:rPr>
            <w:rStyle w:val="af0"/>
            <w:rFonts w:hint="eastAsia"/>
            <w:noProof/>
          </w:rPr>
          <w:t>获取安装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57" w:history="1">
        <w:r w:rsidR="00752444" w:rsidRPr="00360F1B">
          <w:rPr>
            <w:rStyle w:val="af0"/>
            <w:noProof/>
          </w:rPr>
          <w:t>2.2</w:t>
        </w:r>
        <w:r w:rsidR="00752444" w:rsidRPr="00360F1B">
          <w:rPr>
            <w:rStyle w:val="af0"/>
            <w:rFonts w:hint="eastAsia"/>
            <w:noProof/>
          </w:rPr>
          <w:t>运行安装包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11"/>
        <w:rPr>
          <w:rFonts w:eastAsiaTheme="minorEastAsia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27609958" w:history="1">
        <w:r w:rsidR="00752444" w:rsidRPr="00360F1B">
          <w:rPr>
            <w:rStyle w:val="af0"/>
            <w:noProof/>
          </w:rPr>
          <w:t>3</w:t>
        </w:r>
        <w:r w:rsidR="00752444">
          <w:rPr>
            <w:rFonts w:eastAsiaTheme="minorEastAsia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752444" w:rsidRPr="00360F1B">
          <w:rPr>
            <w:rStyle w:val="af0"/>
            <w:rFonts w:hint="eastAsia"/>
            <w:noProof/>
          </w:rPr>
          <w:t>票来票往（税控发票采集软件）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2" w:history="1">
        <w:r w:rsidR="00752444" w:rsidRPr="00360F1B">
          <w:rPr>
            <w:rStyle w:val="af0"/>
            <w:noProof/>
          </w:rPr>
          <w:t>3.1</w:t>
        </w:r>
        <w:r w:rsidR="00752444" w:rsidRPr="00360F1B">
          <w:rPr>
            <w:rStyle w:val="af0"/>
            <w:rFonts w:hint="eastAsia"/>
            <w:noProof/>
          </w:rPr>
          <w:t>用户登录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3" w:history="1">
        <w:r w:rsidR="00752444" w:rsidRPr="00360F1B">
          <w:rPr>
            <w:rStyle w:val="af0"/>
            <w:noProof/>
          </w:rPr>
          <w:t>3.2</w:t>
        </w:r>
        <w:r w:rsidR="00752444" w:rsidRPr="00360F1B">
          <w:rPr>
            <w:rStyle w:val="af0"/>
            <w:rFonts w:hint="eastAsia"/>
            <w:noProof/>
          </w:rPr>
          <w:t>主界面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4" w:history="1">
        <w:r w:rsidR="00752444" w:rsidRPr="00360F1B">
          <w:rPr>
            <w:rStyle w:val="af0"/>
            <w:noProof/>
          </w:rPr>
          <w:t>3.3</w:t>
        </w:r>
        <w:r w:rsidR="00752444" w:rsidRPr="00360F1B">
          <w:rPr>
            <w:rStyle w:val="af0"/>
            <w:rFonts w:hint="eastAsia"/>
            <w:noProof/>
          </w:rPr>
          <w:t>基础设置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登录密码设置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5" w:history="1">
        <w:r w:rsidR="00752444" w:rsidRPr="00360F1B">
          <w:rPr>
            <w:rStyle w:val="af0"/>
            <w:noProof/>
          </w:rPr>
          <w:t>3.4</w:t>
        </w:r>
        <w:r w:rsidR="00752444" w:rsidRPr="00360F1B">
          <w:rPr>
            <w:rStyle w:val="af0"/>
            <w:rFonts w:hint="eastAsia"/>
            <w:noProof/>
          </w:rPr>
          <w:t>基础设置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开票点名称设置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6" w:history="1">
        <w:r w:rsidR="00752444" w:rsidRPr="00360F1B">
          <w:rPr>
            <w:rStyle w:val="af0"/>
            <w:noProof/>
          </w:rPr>
          <w:t>3.5</w:t>
        </w:r>
        <w:r w:rsidR="00752444" w:rsidRPr="00360F1B">
          <w:rPr>
            <w:rStyle w:val="af0"/>
            <w:rFonts w:hint="eastAsia"/>
            <w:noProof/>
          </w:rPr>
          <w:t>基础设置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购货单位发送设置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7" w:history="1">
        <w:r w:rsidR="00752444" w:rsidRPr="00360F1B">
          <w:rPr>
            <w:rStyle w:val="af0"/>
            <w:noProof/>
          </w:rPr>
          <w:t>3.6</w:t>
        </w:r>
        <w:r w:rsidR="00752444" w:rsidRPr="00360F1B">
          <w:rPr>
            <w:rStyle w:val="af0"/>
            <w:rFonts w:hint="eastAsia"/>
            <w:noProof/>
          </w:rPr>
          <w:t>我的销项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核对采集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8" w:history="1">
        <w:r w:rsidR="00752444" w:rsidRPr="00360F1B">
          <w:rPr>
            <w:rStyle w:val="af0"/>
            <w:noProof/>
          </w:rPr>
          <w:t xml:space="preserve">3.7 </w:t>
        </w:r>
        <w:r w:rsidR="00752444" w:rsidRPr="00360F1B">
          <w:rPr>
            <w:rStyle w:val="af0"/>
            <w:rFonts w:hint="eastAsia"/>
            <w:noProof/>
          </w:rPr>
          <w:t>我的销项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查询导出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69" w:history="1">
        <w:r w:rsidR="00752444" w:rsidRPr="00360F1B">
          <w:rPr>
            <w:rStyle w:val="af0"/>
            <w:noProof/>
          </w:rPr>
          <w:t xml:space="preserve">3.8 </w:t>
        </w:r>
        <w:r w:rsidR="00752444" w:rsidRPr="00360F1B">
          <w:rPr>
            <w:rStyle w:val="af0"/>
            <w:rFonts w:hint="eastAsia"/>
            <w:noProof/>
          </w:rPr>
          <w:t>我的销项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统计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0" w:history="1">
        <w:r w:rsidR="00752444" w:rsidRPr="00360F1B">
          <w:rPr>
            <w:rStyle w:val="af0"/>
            <w:noProof/>
          </w:rPr>
          <w:t xml:space="preserve">3.9 </w:t>
        </w:r>
        <w:r w:rsidR="00752444" w:rsidRPr="00360F1B">
          <w:rPr>
            <w:rStyle w:val="af0"/>
            <w:rFonts w:hint="eastAsia"/>
            <w:noProof/>
          </w:rPr>
          <w:t>我的进项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接收发票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1" w:history="1">
        <w:r w:rsidR="00752444" w:rsidRPr="00360F1B">
          <w:rPr>
            <w:rStyle w:val="af0"/>
            <w:noProof/>
          </w:rPr>
          <w:t xml:space="preserve">3.10 </w:t>
        </w:r>
        <w:r w:rsidR="00752444" w:rsidRPr="00360F1B">
          <w:rPr>
            <w:rStyle w:val="af0"/>
            <w:rFonts w:hint="eastAsia"/>
            <w:noProof/>
          </w:rPr>
          <w:t>我的进项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共享请求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2" w:history="1">
        <w:r w:rsidR="00752444" w:rsidRPr="00360F1B">
          <w:rPr>
            <w:rStyle w:val="af0"/>
            <w:noProof/>
          </w:rPr>
          <w:t xml:space="preserve">3.11 </w:t>
        </w:r>
        <w:r w:rsidR="00752444" w:rsidRPr="00360F1B">
          <w:rPr>
            <w:rStyle w:val="af0"/>
            <w:rFonts w:hint="eastAsia"/>
            <w:noProof/>
          </w:rPr>
          <w:t>我的进项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查询导出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3" w:history="1">
        <w:r w:rsidR="00752444" w:rsidRPr="00360F1B">
          <w:rPr>
            <w:rStyle w:val="af0"/>
            <w:noProof/>
          </w:rPr>
          <w:t xml:space="preserve">3.12 </w:t>
        </w:r>
        <w:r w:rsidR="00752444" w:rsidRPr="00360F1B">
          <w:rPr>
            <w:rStyle w:val="af0"/>
            <w:rFonts w:hint="eastAsia"/>
            <w:noProof/>
          </w:rPr>
          <w:t>我的进项</w:t>
        </w:r>
        <w:r w:rsidR="00752444" w:rsidRPr="00360F1B">
          <w:rPr>
            <w:rStyle w:val="af0"/>
            <w:noProof/>
          </w:rPr>
          <w:t>-</w:t>
        </w:r>
        <w:r w:rsidR="00752444" w:rsidRPr="00360F1B">
          <w:rPr>
            <w:rStyle w:val="af0"/>
            <w:rFonts w:hint="eastAsia"/>
            <w:noProof/>
          </w:rPr>
          <w:t>统计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4" w:history="1">
        <w:r w:rsidR="00752444" w:rsidRPr="00360F1B">
          <w:rPr>
            <w:rStyle w:val="af0"/>
            <w:noProof/>
          </w:rPr>
          <w:t xml:space="preserve">3.13 </w:t>
        </w:r>
        <w:r w:rsidR="00752444" w:rsidRPr="00360F1B">
          <w:rPr>
            <w:rStyle w:val="af0"/>
            <w:rFonts w:hint="eastAsia"/>
            <w:noProof/>
          </w:rPr>
          <w:t>共享本软件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75" w:history="1">
        <w:r w:rsidR="00752444" w:rsidRPr="00360F1B">
          <w:rPr>
            <w:rStyle w:val="af0"/>
            <w:noProof/>
          </w:rPr>
          <w:t xml:space="preserve">3.14 </w:t>
        </w:r>
        <w:r w:rsidR="00752444" w:rsidRPr="00360F1B">
          <w:rPr>
            <w:rStyle w:val="af0"/>
            <w:rFonts w:hint="eastAsia"/>
            <w:noProof/>
          </w:rPr>
          <w:t>消息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11"/>
        <w:rPr>
          <w:rFonts w:eastAsiaTheme="minorEastAsia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27609976" w:history="1">
        <w:r w:rsidR="00752444" w:rsidRPr="00360F1B">
          <w:rPr>
            <w:rStyle w:val="af0"/>
            <w:noProof/>
          </w:rPr>
          <w:t>4</w:t>
        </w:r>
        <w:r w:rsidR="00752444">
          <w:rPr>
            <w:rFonts w:eastAsiaTheme="minorEastAsia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752444" w:rsidRPr="00360F1B">
          <w:rPr>
            <w:rStyle w:val="af0"/>
            <w:rFonts w:hint="eastAsia"/>
            <w:noProof/>
          </w:rPr>
          <w:t>发票数据的消费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80" w:history="1">
        <w:r w:rsidR="00752444" w:rsidRPr="00360F1B">
          <w:rPr>
            <w:rStyle w:val="af0"/>
            <w:noProof/>
          </w:rPr>
          <w:t>4.1</w:t>
        </w:r>
        <w:r w:rsidR="00752444" w:rsidRPr="00360F1B">
          <w:rPr>
            <w:rStyle w:val="af0"/>
            <w:rFonts w:hint="eastAsia"/>
            <w:noProof/>
          </w:rPr>
          <w:t>场景一：在申报软件中接收进项发票数据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52444" w:rsidRDefault="00EF47DC">
      <w:pPr>
        <w:pStyle w:val="24"/>
        <w:tabs>
          <w:tab w:val="right" w:leader="dot" w:pos="5461"/>
        </w:tabs>
        <w:rPr>
          <w:rFonts w:eastAsiaTheme="minorEastAsia" w:cstheme="minorBidi"/>
          <w:smallCaps w:val="0"/>
          <w:noProof/>
          <w:kern w:val="2"/>
          <w:sz w:val="21"/>
          <w:szCs w:val="22"/>
        </w:rPr>
      </w:pPr>
      <w:hyperlink w:anchor="_Toc427609981" w:history="1">
        <w:r w:rsidR="00752444" w:rsidRPr="00360F1B">
          <w:rPr>
            <w:rStyle w:val="af0"/>
            <w:noProof/>
          </w:rPr>
          <w:t>4.2</w:t>
        </w:r>
        <w:r w:rsidR="00752444" w:rsidRPr="00360F1B">
          <w:rPr>
            <w:rStyle w:val="af0"/>
            <w:rFonts w:hint="eastAsia"/>
            <w:noProof/>
          </w:rPr>
          <w:t>场景二：在票来票往中导出</w:t>
        </w:r>
        <w:r w:rsidR="0075244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52444">
          <w:rPr>
            <w:noProof/>
            <w:webHidden/>
          </w:rPr>
          <w:instrText xml:space="preserve"> PAGEREF _Toc427609981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52444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4A1252" w:rsidRPr="004A3731" w:rsidRDefault="00EF47DC" w:rsidP="003234A2">
      <w:pPr>
        <w:sectPr w:rsidR="004A1252" w:rsidRPr="004A3731" w:rsidSect="00492959">
          <w:headerReference w:type="even" r:id="rId9"/>
          <w:headerReference w:type="default" r:id="rId10"/>
          <w:headerReference w:type="first" r:id="rId11"/>
          <w:footerReference w:type="first" r:id="rId12"/>
          <w:pgSz w:w="7371" w:h="10433"/>
          <w:pgMar w:top="794" w:right="680" w:bottom="907" w:left="936" w:header="312" w:footer="227" w:gutter="284"/>
          <w:cols w:space="425"/>
          <w:titlePg/>
          <w:docGrid w:type="lines" w:linePitch="312"/>
        </w:sectPr>
      </w:pPr>
      <w:r>
        <w:rPr>
          <w:sz w:val="21"/>
          <w:szCs w:val="21"/>
        </w:rPr>
        <w:fldChar w:fldCharType="end"/>
      </w:r>
      <w:r w:rsidRPr="004A3731">
        <w:fldChar w:fldCharType="end"/>
      </w:r>
    </w:p>
    <w:p w:rsidR="006372B8" w:rsidRDefault="006372B8" w:rsidP="006372B8">
      <w:pPr>
        <w:pStyle w:val="1"/>
      </w:pPr>
      <w:bookmarkStart w:id="4" w:name="_Toc427609950"/>
      <w:r>
        <w:rPr>
          <w:rFonts w:hint="eastAsia"/>
          <w:noProof/>
        </w:rPr>
        <w:lastRenderedPageBreak/>
        <w:t>功能</w:t>
      </w:r>
      <w:r>
        <w:rPr>
          <w:noProof/>
        </w:rPr>
        <w:t>概述</w:t>
      </w:r>
      <w:bookmarkEnd w:id="4"/>
    </w:p>
    <w:p w:rsidR="006372B8" w:rsidRPr="00B6381B" w:rsidRDefault="006372B8" w:rsidP="006372B8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5" w:name="_Toc425161528"/>
      <w:bookmarkStart w:id="6" w:name="_Toc425161613"/>
      <w:bookmarkStart w:id="7" w:name="_Toc427592186"/>
      <w:bookmarkStart w:id="8" w:name="_Toc427605459"/>
      <w:bookmarkStart w:id="9" w:name="_Toc427609951"/>
      <w:bookmarkEnd w:id="5"/>
      <w:bookmarkEnd w:id="6"/>
      <w:bookmarkEnd w:id="7"/>
      <w:bookmarkEnd w:id="8"/>
      <w:bookmarkEnd w:id="9"/>
    </w:p>
    <w:p w:rsidR="006372B8" w:rsidRPr="00B6381B" w:rsidRDefault="006372B8" w:rsidP="006372B8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10" w:name="_Toc425161529"/>
      <w:bookmarkStart w:id="11" w:name="_Toc425161614"/>
      <w:bookmarkStart w:id="12" w:name="_Toc427592187"/>
      <w:bookmarkStart w:id="13" w:name="_Toc427605460"/>
      <w:bookmarkStart w:id="14" w:name="_Toc427609952"/>
      <w:bookmarkEnd w:id="10"/>
      <w:bookmarkEnd w:id="11"/>
      <w:bookmarkEnd w:id="12"/>
      <w:bookmarkEnd w:id="13"/>
      <w:bookmarkEnd w:id="14"/>
    </w:p>
    <w:p w:rsidR="006372B8" w:rsidRPr="00996D38" w:rsidRDefault="006372B8" w:rsidP="006372B8">
      <w:pPr>
        <w:pStyle w:val="a9"/>
        <w:numPr>
          <w:ilvl w:val="0"/>
          <w:numId w:val="22"/>
        </w:numPr>
        <w:rPr>
          <w:b/>
        </w:rPr>
      </w:pPr>
      <w:r w:rsidRPr="009E19DD">
        <w:rPr>
          <w:rFonts w:hint="eastAsia"/>
          <w:b/>
          <w:sz w:val="18"/>
        </w:rPr>
        <w:t>如何采集开具的发票</w:t>
      </w:r>
    </w:p>
    <w:p w:rsidR="006372B8" w:rsidRDefault="006372B8" w:rsidP="006372B8">
      <w:pPr>
        <w:pStyle w:val="22"/>
        <w:spacing w:line="288" w:lineRule="auto"/>
        <w:ind w:firstLine="360"/>
        <w:rPr>
          <w:rFonts w:ascii="微软雅黑" w:hAnsi="微软雅黑"/>
        </w:rPr>
      </w:pPr>
      <w:r w:rsidRPr="009E19DD">
        <w:rPr>
          <w:rFonts w:ascii="微软雅黑" w:hAnsi="微软雅黑" w:hint="eastAsia"/>
        </w:rPr>
        <w:t>在您的开票机上安装</w:t>
      </w:r>
      <w:r w:rsidR="00E16B08">
        <w:rPr>
          <w:rFonts w:ascii="微软雅黑" w:hAnsi="微软雅黑" w:hint="eastAsia"/>
        </w:rPr>
        <w:t>票来票往（</w:t>
      </w:r>
      <w:r w:rsidR="00E16B08" w:rsidRPr="00E16B08">
        <w:rPr>
          <w:rFonts w:ascii="微软雅黑" w:hAnsi="微软雅黑" w:hint="eastAsia"/>
        </w:rPr>
        <w:t>税控发票采集软件</w:t>
      </w:r>
      <w:r w:rsidR="00E16B08">
        <w:rPr>
          <w:rFonts w:ascii="微软雅黑" w:hAnsi="微软雅黑" w:hint="eastAsia"/>
        </w:rPr>
        <w:t>）</w:t>
      </w:r>
      <w:r w:rsidRPr="009E19DD">
        <w:rPr>
          <w:rFonts w:ascii="微软雅黑" w:hAnsi="微软雅黑" w:hint="eastAsia"/>
        </w:rPr>
        <w:t>，即可随时获取到本企业开具的销项发票，并将发票自动发送给对应的受票方。</w:t>
      </w:r>
    </w:p>
    <w:p w:rsidR="006372B8" w:rsidRPr="00996D38" w:rsidRDefault="006372B8" w:rsidP="006372B8">
      <w:pPr>
        <w:pStyle w:val="a9"/>
        <w:numPr>
          <w:ilvl w:val="0"/>
          <w:numId w:val="22"/>
        </w:numPr>
        <w:rPr>
          <w:b/>
        </w:rPr>
      </w:pPr>
      <w:r w:rsidRPr="009E19DD">
        <w:rPr>
          <w:rFonts w:hint="eastAsia"/>
          <w:b/>
          <w:sz w:val="18"/>
        </w:rPr>
        <w:t>如何获取收到的发票</w:t>
      </w:r>
    </w:p>
    <w:p w:rsidR="006372B8" w:rsidRPr="009E19DD" w:rsidRDefault="006372B8" w:rsidP="006372B8">
      <w:pPr>
        <w:pStyle w:val="22"/>
        <w:spacing w:line="288" w:lineRule="auto"/>
        <w:ind w:firstLine="360"/>
        <w:rPr>
          <w:rFonts w:ascii="微软雅黑" w:hAnsi="微软雅黑"/>
        </w:rPr>
      </w:pPr>
      <w:r w:rsidRPr="009E19DD">
        <w:rPr>
          <w:rFonts w:ascii="微软雅黑" w:hAnsi="微软雅黑" w:hint="eastAsia"/>
        </w:rPr>
        <w:t>若您想获取本企业收到纸质发票的数据，则可以让您的供应商安装</w:t>
      </w:r>
      <w:r w:rsidR="00E16B08">
        <w:rPr>
          <w:rFonts w:ascii="微软雅黑" w:hAnsi="微软雅黑" w:hint="eastAsia"/>
        </w:rPr>
        <w:t>票来票往（</w:t>
      </w:r>
      <w:r w:rsidR="00E16B08" w:rsidRPr="00E16B08">
        <w:rPr>
          <w:rFonts w:ascii="微软雅黑" w:hAnsi="微软雅黑" w:hint="eastAsia"/>
        </w:rPr>
        <w:t>税控发票采集软件</w:t>
      </w:r>
      <w:r w:rsidR="00E16B08">
        <w:rPr>
          <w:rFonts w:ascii="微软雅黑" w:hAnsi="微软雅黑" w:hint="eastAsia"/>
        </w:rPr>
        <w:t>）</w:t>
      </w:r>
      <w:r w:rsidRPr="009E19DD">
        <w:rPr>
          <w:rFonts w:ascii="微软雅黑" w:hAnsi="微软雅黑" w:hint="eastAsia"/>
        </w:rPr>
        <w:t>，并允许将发票发送给您。</w:t>
      </w:r>
    </w:p>
    <w:p w:rsidR="006372B8" w:rsidRPr="005376CF" w:rsidRDefault="006372B8" w:rsidP="006372B8">
      <w:pPr>
        <w:pStyle w:val="22"/>
        <w:spacing w:line="288" w:lineRule="auto"/>
        <w:ind w:firstLine="360"/>
        <w:rPr>
          <w:rFonts w:ascii="微软雅黑" w:hAnsi="微软雅黑"/>
        </w:rPr>
      </w:pPr>
      <w:r w:rsidRPr="009E19DD">
        <w:rPr>
          <w:rFonts w:ascii="微软雅黑" w:hAnsi="微软雅黑" w:hint="eastAsia"/>
        </w:rPr>
        <w:t>您可以在广东申报软件、</w:t>
      </w:r>
      <w:r w:rsidR="00E16B08">
        <w:rPr>
          <w:rFonts w:ascii="微软雅黑" w:hAnsi="微软雅黑" w:hint="eastAsia"/>
        </w:rPr>
        <w:t>本软件</w:t>
      </w:r>
      <w:r w:rsidRPr="009E19DD">
        <w:rPr>
          <w:rFonts w:ascii="微软雅黑" w:hAnsi="微软雅黑" w:hint="eastAsia"/>
        </w:rPr>
        <w:t>中接收到供应商开具给您的发票；或者也可以让供应商在</w:t>
      </w:r>
      <w:r w:rsidR="00E16B08">
        <w:rPr>
          <w:rFonts w:ascii="微软雅黑" w:hAnsi="微软雅黑" w:hint="eastAsia"/>
        </w:rPr>
        <w:t>本软件</w:t>
      </w:r>
      <w:r w:rsidRPr="009E19DD">
        <w:rPr>
          <w:rFonts w:ascii="微软雅黑" w:hAnsi="微软雅黑" w:hint="eastAsia"/>
        </w:rPr>
        <w:t>中直接将开具给您的发票导出成认证文件。</w:t>
      </w:r>
    </w:p>
    <w:p w:rsidR="006372B8" w:rsidRPr="00996D38" w:rsidRDefault="006372B8" w:rsidP="006372B8">
      <w:pPr>
        <w:pStyle w:val="a9"/>
        <w:numPr>
          <w:ilvl w:val="0"/>
          <w:numId w:val="22"/>
        </w:numPr>
        <w:rPr>
          <w:b/>
        </w:rPr>
      </w:pPr>
      <w:r w:rsidRPr="008B2D48">
        <w:rPr>
          <w:rFonts w:hint="eastAsia"/>
          <w:b/>
          <w:sz w:val="18"/>
        </w:rPr>
        <w:t>使用此工具的好处</w:t>
      </w:r>
    </w:p>
    <w:p w:rsidR="006372B8" w:rsidRPr="008B2D48" w:rsidRDefault="006372B8" w:rsidP="006372B8">
      <w:pPr>
        <w:pStyle w:val="22"/>
        <w:spacing w:line="288" w:lineRule="auto"/>
        <w:ind w:firstLine="360"/>
        <w:rPr>
          <w:rFonts w:ascii="微软雅黑" w:hAnsi="微软雅黑"/>
        </w:rPr>
      </w:pPr>
      <w:r w:rsidRPr="008B2D48">
        <w:rPr>
          <w:rFonts w:ascii="微软雅黑" w:hAnsi="微软雅黑"/>
        </w:rPr>
        <w:t>进项销项发票一键获取，省时省力；</w:t>
      </w:r>
    </w:p>
    <w:p w:rsidR="006372B8" w:rsidRPr="005376CF" w:rsidRDefault="006372B8" w:rsidP="006372B8">
      <w:pPr>
        <w:pStyle w:val="22"/>
        <w:spacing w:line="288" w:lineRule="auto"/>
        <w:ind w:firstLine="360"/>
        <w:rPr>
          <w:rFonts w:ascii="微软雅黑" w:hAnsi="微软雅黑"/>
        </w:rPr>
      </w:pPr>
      <w:r w:rsidRPr="008B2D48">
        <w:rPr>
          <w:rFonts w:ascii="微软雅黑" w:hAnsi="微软雅黑"/>
        </w:rPr>
        <w:t>实时获取进项发票电子数据，可直接导出认证，无需再扫描纸质发票，</w:t>
      </w:r>
      <w:r w:rsidR="00E16B08">
        <w:rPr>
          <w:rFonts w:ascii="微软雅黑" w:hAnsi="微软雅黑"/>
        </w:rPr>
        <w:t>可大幅提高进项发票认证效率</w:t>
      </w:r>
      <w:r w:rsidRPr="008B2D48">
        <w:rPr>
          <w:rFonts w:ascii="微软雅黑" w:hAnsi="微软雅黑"/>
        </w:rPr>
        <w:t>。</w:t>
      </w:r>
    </w:p>
    <w:p w:rsidR="00BC448D" w:rsidRPr="006372B8" w:rsidRDefault="00BC448D" w:rsidP="00733EEF"/>
    <w:p w:rsidR="006D4EF0" w:rsidRPr="00BC448D" w:rsidRDefault="006D4EF0" w:rsidP="00BC448D">
      <w:pPr>
        <w:ind w:firstLine="360"/>
        <w:sectPr w:rsidR="006D4EF0" w:rsidRPr="00BC448D" w:rsidSect="00814D88">
          <w:headerReference w:type="even" r:id="rId13"/>
          <w:headerReference w:type="default" r:id="rId14"/>
          <w:headerReference w:type="first" r:id="rId15"/>
          <w:pgSz w:w="7371" w:h="10433"/>
          <w:pgMar w:top="1021" w:right="680" w:bottom="794" w:left="936" w:header="454" w:footer="227" w:gutter="284"/>
          <w:pgNumType w:start="1"/>
          <w:cols w:space="425"/>
          <w:docGrid w:type="linesAndChars" w:linePitch="312"/>
        </w:sectPr>
      </w:pPr>
    </w:p>
    <w:p w:rsidR="000A479D" w:rsidRDefault="000A479D" w:rsidP="000A479D">
      <w:pPr>
        <w:pStyle w:val="1"/>
      </w:pPr>
      <w:bookmarkStart w:id="15" w:name="_Toc427609953"/>
      <w:r>
        <w:rPr>
          <w:rFonts w:hint="eastAsia"/>
          <w:noProof/>
        </w:rPr>
        <w:lastRenderedPageBreak/>
        <w:t>安装</w:t>
      </w:r>
      <w:bookmarkEnd w:id="15"/>
    </w:p>
    <w:p w:rsidR="000A479D" w:rsidRPr="00B6381B" w:rsidRDefault="000A479D" w:rsidP="000A479D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16" w:name="_Toc425161531"/>
      <w:bookmarkStart w:id="17" w:name="_Toc425161616"/>
      <w:bookmarkStart w:id="18" w:name="_Toc427592189"/>
      <w:bookmarkStart w:id="19" w:name="_Toc427605462"/>
      <w:bookmarkStart w:id="20" w:name="_Toc427609954"/>
      <w:bookmarkEnd w:id="16"/>
      <w:bookmarkEnd w:id="17"/>
      <w:bookmarkEnd w:id="18"/>
      <w:bookmarkEnd w:id="19"/>
      <w:bookmarkEnd w:id="20"/>
    </w:p>
    <w:p w:rsidR="000A479D" w:rsidRPr="00B6381B" w:rsidRDefault="000A479D" w:rsidP="000A479D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21" w:name="_Toc425161532"/>
      <w:bookmarkStart w:id="22" w:name="_Toc425161617"/>
      <w:bookmarkStart w:id="23" w:name="_Toc427592190"/>
      <w:bookmarkStart w:id="24" w:name="_Toc427605463"/>
      <w:bookmarkStart w:id="25" w:name="_Toc427609955"/>
      <w:bookmarkEnd w:id="21"/>
      <w:bookmarkEnd w:id="22"/>
      <w:bookmarkEnd w:id="23"/>
      <w:bookmarkEnd w:id="24"/>
      <w:bookmarkEnd w:id="25"/>
    </w:p>
    <w:p w:rsidR="003E1166" w:rsidRDefault="00A17791" w:rsidP="004D16AD">
      <w:pPr>
        <w:pStyle w:val="21"/>
      </w:pPr>
      <w:bookmarkStart w:id="26" w:name="_Toc427609956"/>
      <w:r w:rsidRPr="00A17791">
        <w:rPr>
          <w:rFonts w:hint="eastAsia"/>
        </w:rPr>
        <w:t>获取安装</w:t>
      </w:r>
      <w:bookmarkEnd w:id="26"/>
    </w:p>
    <w:p w:rsidR="00A17791" w:rsidRPr="00A17791" w:rsidRDefault="00A17791" w:rsidP="00A17791">
      <w:pPr>
        <w:pStyle w:val="22"/>
        <w:spacing w:line="288" w:lineRule="auto"/>
        <w:ind w:firstLine="360"/>
        <w:rPr>
          <w:rFonts w:ascii="微软雅黑" w:hAnsi="微软雅黑"/>
        </w:rPr>
      </w:pPr>
      <w:r w:rsidRPr="00A17791">
        <w:rPr>
          <w:rFonts w:ascii="微软雅黑" w:hAnsi="微软雅黑" w:hint="eastAsia"/>
        </w:rPr>
        <w:t>用户可以从税友网下载</w:t>
      </w:r>
      <w:r w:rsidR="00E16B08">
        <w:rPr>
          <w:rFonts w:ascii="微软雅黑" w:hAnsi="微软雅黑" w:hint="eastAsia"/>
        </w:rPr>
        <w:t>票来票往（</w:t>
      </w:r>
      <w:r w:rsidR="00E16B08" w:rsidRPr="00E16B08">
        <w:rPr>
          <w:rFonts w:ascii="微软雅黑" w:hAnsi="微软雅黑" w:hint="eastAsia"/>
        </w:rPr>
        <w:t>税控发票采集软件</w:t>
      </w:r>
      <w:r w:rsidR="00E16B08">
        <w:rPr>
          <w:rFonts w:ascii="微软雅黑" w:hAnsi="微软雅黑" w:hint="eastAsia"/>
        </w:rPr>
        <w:t>）</w:t>
      </w:r>
      <w:r w:rsidRPr="00A17791">
        <w:rPr>
          <w:rFonts w:ascii="微软雅黑" w:hAnsi="微软雅黑" w:hint="eastAsia"/>
        </w:rPr>
        <w:t>安装包。</w:t>
      </w:r>
    </w:p>
    <w:p w:rsidR="003E1166" w:rsidRPr="00D92CF5" w:rsidRDefault="00A17791" w:rsidP="00A17791">
      <w:pPr>
        <w:pStyle w:val="22"/>
        <w:spacing w:line="288" w:lineRule="auto"/>
        <w:ind w:firstLine="360"/>
        <w:rPr>
          <w:rFonts w:ascii="微软雅黑" w:hAnsi="微软雅黑"/>
        </w:rPr>
      </w:pPr>
      <w:r w:rsidRPr="00A17791">
        <w:rPr>
          <w:rFonts w:ascii="微软雅黑" w:hAnsi="微软雅黑" w:hint="eastAsia"/>
        </w:rPr>
        <w:t>如果用户是发票的购货企业，需要销货企业提供发票电子数据，也可以将工具的安装包发送给销货企业。</w:t>
      </w:r>
    </w:p>
    <w:p w:rsidR="00193B63" w:rsidRDefault="00705D84" w:rsidP="004D16AD">
      <w:pPr>
        <w:pStyle w:val="21"/>
      </w:pPr>
      <w:bookmarkStart w:id="27" w:name="_Toc427609957"/>
      <w:r w:rsidRPr="00705D84">
        <w:rPr>
          <w:rFonts w:hint="eastAsia"/>
        </w:rPr>
        <w:t>运行安装包</w:t>
      </w:r>
      <w:bookmarkEnd w:id="27"/>
    </w:p>
    <w:p w:rsidR="00193B63" w:rsidRPr="00AD29F1" w:rsidRDefault="00425610" w:rsidP="00F2700A">
      <w:pPr>
        <w:pStyle w:val="22"/>
        <w:numPr>
          <w:ilvl w:val="0"/>
          <w:numId w:val="8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运行安装包，选择【一键安装】，快速地安装</w:t>
      </w:r>
      <w:r w:rsidR="00E16B08">
        <w:rPr>
          <w:rFonts w:ascii="微软雅黑" w:hAnsi="微软雅黑" w:hint="eastAsia"/>
        </w:rPr>
        <w:t>票来票往（</w:t>
      </w:r>
      <w:r w:rsidR="00E16B08" w:rsidRPr="00E16B08">
        <w:rPr>
          <w:rFonts w:ascii="微软雅黑" w:hAnsi="微软雅黑" w:hint="eastAsia"/>
        </w:rPr>
        <w:t>税控发票采集软件</w:t>
      </w:r>
      <w:r w:rsidR="00E16B08">
        <w:rPr>
          <w:rFonts w:ascii="微软雅黑" w:hAnsi="微软雅黑" w:hint="eastAsia"/>
        </w:rPr>
        <w:t>）</w:t>
      </w:r>
      <w:r w:rsidR="00193B63" w:rsidRPr="00AD29F1">
        <w:rPr>
          <w:rFonts w:ascii="微软雅黑" w:hAnsi="微软雅黑" w:hint="eastAsia"/>
        </w:rPr>
        <w:t>。</w:t>
      </w:r>
    </w:p>
    <w:p w:rsidR="008707C5" w:rsidRDefault="008707C5" w:rsidP="00193B63">
      <w:pPr>
        <w:pStyle w:val="a7"/>
      </w:pPr>
      <w:r>
        <w:rPr>
          <w:noProof/>
        </w:rPr>
        <w:drawing>
          <wp:inline distT="0" distB="0" distL="0" distR="0">
            <wp:extent cx="2782800" cy="1904400"/>
            <wp:effectExtent l="0" t="0" r="0" b="635"/>
            <wp:docPr id="8" name="图片 8" descr="E:\产品化工作成果\2015\票来票往\PSD\效果图\13-安装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产品化工作成果\2015\票来票往\PSD\效果图\13-安装-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82800" cy="19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E60AC" w:rsidRDefault="004E60AC" w:rsidP="004E60AC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1</w:t>
      </w:r>
      <w:r w:rsidR="00EF47DC" w:rsidRPr="00D6153A">
        <w:rPr>
          <w:sz w:val="15"/>
        </w:rPr>
        <w:fldChar w:fldCharType="end"/>
      </w:r>
    </w:p>
    <w:p w:rsidR="00C074BD" w:rsidRDefault="00377BEF" w:rsidP="00F2700A">
      <w:pPr>
        <w:pStyle w:val="22"/>
        <w:numPr>
          <w:ilvl w:val="0"/>
          <w:numId w:val="8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lastRenderedPageBreak/>
        <w:t>点</w:t>
      </w:r>
      <w:r>
        <w:rPr>
          <w:noProof/>
        </w:rPr>
        <w:t>击上图中右下角的</w:t>
      </w:r>
      <w:r w:rsidR="00425610">
        <w:rPr>
          <w:rFonts w:hint="eastAsia"/>
          <w:noProof/>
        </w:rPr>
        <w:t>【自定义安装】按钮，打开以下界面</w:t>
      </w:r>
      <w:r w:rsidR="00C074BD" w:rsidRPr="00C074BD">
        <w:rPr>
          <w:rFonts w:ascii="微软雅黑" w:hAnsi="微软雅黑" w:hint="eastAsia"/>
        </w:rPr>
        <w:t>。</w:t>
      </w:r>
      <w:r w:rsidRPr="00D504F1">
        <w:rPr>
          <w:rFonts w:ascii="微软雅黑" w:hAnsi="微软雅黑" w:hint="eastAsia"/>
        </w:rPr>
        <w:t>用户可以在此界面上</w:t>
      </w:r>
      <w:r>
        <w:rPr>
          <w:rFonts w:ascii="微软雅黑" w:hAnsi="微软雅黑" w:hint="eastAsia"/>
        </w:rPr>
        <w:t>修改安装路径。</w:t>
      </w:r>
    </w:p>
    <w:p w:rsidR="00002B8C" w:rsidRDefault="00002B8C" w:rsidP="0005673F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>
        <w:rPr>
          <w:rFonts w:ascii="微软雅黑" w:hAnsi="微软雅黑"/>
          <w:noProof/>
        </w:rPr>
        <w:drawing>
          <wp:inline distT="0" distB="0" distL="0" distR="0">
            <wp:extent cx="2840400" cy="1904400"/>
            <wp:effectExtent l="0" t="0" r="0" b="635"/>
            <wp:docPr id="9" name="图片 9" descr="E:\产品化工作成果\2015\票来票往\PSD\效果图\13-安装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产品化工作成果\2015\票来票往\PSD\效果图\13-安装-1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40400" cy="19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C561E" w:rsidRDefault="00CC561E" w:rsidP="00CC561E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</w:p>
    <w:p w:rsidR="00CC561E" w:rsidRPr="00FE3F23" w:rsidRDefault="00FE3F23" w:rsidP="00F2700A">
      <w:pPr>
        <w:pStyle w:val="22"/>
        <w:numPr>
          <w:ilvl w:val="0"/>
          <w:numId w:val="8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在首页点击【一键安装】或自定义安装界面的【立即安装】，安装包安装完成。</w:t>
      </w:r>
      <w:r w:rsidR="00F43F8F">
        <w:rPr>
          <w:rFonts w:hint="eastAsia"/>
          <w:noProof/>
        </w:rPr>
        <w:t>点击【立即使用】后，软件会自动运行。</w:t>
      </w:r>
    </w:p>
    <w:p w:rsidR="00454DED" w:rsidRDefault="00454DED" w:rsidP="0005673F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>
        <w:rPr>
          <w:rFonts w:ascii="微软雅黑" w:hAnsi="微软雅黑"/>
          <w:noProof/>
        </w:rPr>
        <w:drawing>
          <wp:inline distT="0" distB="0" distL="0" distR="0">
            <wp:extent cx="2829600" cy="1926000"/>
            <wp:effectExtent l="0" t="0" r="8890" b="0"/>
            <wp:docPr id="16" name="图片 16" descr="E:\产品化工作成果\2015\票来票往\PSD\效果图\13-安装-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产品化工作成果\2015\票来票往\PSD\效果图\13-安装-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29600" cy="19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D4113" w:rsidRDefault="00FE3F23" w:rsidP="00FE3F23">
      <w:pPr>
        <w:pStyle w:val="a7"/>
        <w:rPr>
          <w:sz w:val="15"/>
        </w:rPr>
        <w:sectPr w:rsidR="000D4113" w:rsidSect="00167A6E">
          <w:footerReference w:type="default" r:id="rId19"/>
          <w:headerReference w:type="first" r:id="rId20"/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</w:p>
    <w:p w:rsidR="0046201A" w:rsidRDefault="00F236FB" w:rsidP="00433B7E">
      <w:pPr>
        <w:pStyle w:val="1"/>
      </w:pPr>
      <w:bookmarkStart w:id="28" w:name="_Toc427609958"/>
      <w:r>
        <w:rPr>
          <w:rFonts w:hint="eastAsia"/>
        </w:rPr>
        <w:lastRenderedPageBreak/>
        <w:t>票来票往（</w:t>
      </w:r>
      <w:r>
        <w:t>税控</w:t>
      </w:r>
      <w:r>
        <w:rPr>
          <w:rFonts w:hint="eastAsia"/>
        </w:rPr>
        <w:t>发票采集软件）</w:t>
      </w:r>
      <w:bookmarkEnd w:id="28"/>
    </w:p>
    <w:p w:rsidR="00B6381B" w:rsidRPr="00B6381B" w:rsidRDefault="00B6381B" w:rsidP="00F2700A">
      <w:pPr>
        <w:pStyle w:val="af9"/>
        <w:keepNext/>
        <w:keepLines/>
        <w:numPr>
          <w:ilvl w:val="0"/>
          <w:numId w:val="12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29" w:name="_Toc421017773"/>
      <w:bookmarkStart w:id="30" w:name="_Toc422466747"/>
      <w:bookmarkStart w:id="31" w:name="_Toc425161536"/>
      <w:bookmarkStart w:id="32" w:name="_Toc425161621"/>
      <w:bookmarkStart w:id="33" w:name="_Toc427592194"/>
      <w:bookmarkStart w:id="34" w:name="_Toc427605467"/>
      <w:bookmarkStart w:id="35" w:name="_Toc427609959"/>
      <w:bookmarkEnd w:id="29"/>
      <w:bookmarkEnd w:id="30"/>
      <w:bookmarkEnd w:id="31"/>
      <w:bookmarkEnd w:id="32"/>
      <w:bookmarkEnd w:id="33"/>
      <w:bookmarkEnd w:id="34"/>
      <w:bookmarkEnd w:id="35"/>
    </w:p>
    <w:p w:rsidR="00B6381B" w:rsidRPr="00B6381B" w:rsidRDefault="00B6381B" w:rsidP="00F2700A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36" w:name="_Toc421017774"/>
      <w:bookmarkStart w:id="37" w:name="_Toc422466748"/>
      <w:bookmarkStart w:id="38" w:name="_Toc425161537"/>
      <w:bookmarkStart w:id="39" w:name="_Toc425161622"/>
      <w:bookmarkStart w:id="40" w:name="_Toc427592195"/>
      <w:bookmarkStart w:id="41" w:name="_Toc427605468"/>
      <w:bookmarkStart w:id="42" w:name="_Toc427609960"/>
      <w:bookmarkEnd w:id="36"/>
      <w:bookmarkEnd w:id="37"/>
      <w:bookmarkEnd w:id="38"/>
      <w:bookmarkEnd w:id="39"/>
      <w:bookmarkEnd w:id="40"/>
      <w:bookmarkEnd w:id="41"/>
      <w:bookmarkEnd w:id="42"/>
    </w:p>
    <w:p w:rsidR="00B6381B" w:rsidRPr="00B6381B" w:rsidRDefault="00B6381B" w:rsidP="00F2700A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43" w:name="_Toc421017775"/>
      <w:bookmarkStart w:id="44" w:name="_Toc422466749"/>
      <w:bookmarkStart w:id="45" w:name="_Toc425161538"/>
      <w:bookmarkStart w:id="46" w:name="_Toc425161623"/>
      <w:bookmarkStart w:id="47" w:name="_Toc427592196"/>
      <w:bookmarkStart w:id="48" w:name="_Toc427605469"/>
      <w:bookmarkStart w:id="49" w:name="_Toc427609961"/>
      <w:bookmarkEnd w:id="43"/>
      <w:bookmarkEnd w:id="44"/>
      <w:bookmarkEnd w:id="45"/>
      <w:bookmarkEnd w:id="46"/>
      <w:bookmarkEnd w:id="47"/>
      <w:bookmarkEnd w:id="48"/>
      <w:bookmarkEnd w:id="49"/>
    </w:p>
    <w:p w:rsidR="00543DD9" w:rsidRDefault="00C5549C" w:rsidP="004D16AD">
      <w:pPr>
        <w:pStyle w:val="21"/>
      </w:pPr>
      <w:bookmarkStart w:id="50" w:name="_Toc427609962"/>
      <w:r>
        <w:rPr>
          <w:rFonts w:hint="eastAsia"/>
        </w:rPr>
        <w:t>用</w:t>
      </w:r>
      <w:r>
        <w:t>户</w:t>
      </w:r>
      <w:r w:rsidR="00427AAF">
        <w:rPr>
          <w:rFonts w:hint="eastAsia"/>
        </w:rPr>
        <w:t>登录</w:t>
      </w:r>
      <w:bookmarkEnd w:id="50"/>
    </w:p>
    <w:p w:rsidR="006A085B" w:rsidRDefault="00DF6BED" w:rsidP="00F2700A">
      <w:pPr>
        <w:pStyle w:val="22"/>
        <w:numPr>
          <w:ilvl w:val="0"/>
          <w:numId w:val="9"/>
        </w:numPr>
        <w:spacing w:line="288" w:lineRule="auto"/>
        <w:ind w:firstLineChars="0"/>
        <w:rPr>
          <w:rFonts w:ascii="微软雅黑" w:hAnsi="微软雅黑"/>
        </w:rPr>
      </w:pPr>
      <w:r>
        <w:rPr>
          <w:rFonts w:ascii="微软雅黑" w:hAnsi="微软雅黑" w:hint="eastAsia"/>
        </w:rPr>
        <w:t>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）首次运行时，会根据本机是否安装开票</w:t>
      </w:r>
      <w:r w:rsidR="00DF2260">
        <w:rPr>
          <w:rFonts w:ascii="微软雅黑" w:hAnsi="微软雅黑" w:hint="eastAsia"/>
        </w:rPr>
        <w:t>软件</w:t>
      </w:r>
      <w:r>
        <w:rPr>
          <w:rFonts w:hint="eastAsia"/>
        </w:rPr>
        <w:t>确定是否弹出用户登录窗口</w:t>
      </w:r>
      <w:r w:rsidR="005C60C0">
        <w:rPr>
          <w:rFonts w:hint="eastAsia"/>
        </w:rPr>
        <w:t>；</w:t>
      </w:r>
      <w:r w:rsidR="00DF2260">
        <w:rPr>
          <w:rFonts w:hint="eastAsia"/>
        </w:rPr>
        <w:t>若本</w:t>
      </w:r>
      <w:r w:rsidR="00E8312E">
        <w:rPr>
          <w:rFonts w:hint="eastAsia"/>
        </w:rPr>
        <w:t>机</w:t>
      </w:r>
      <w:r w:rsidR="00DF2260">
        <w:rPr>
          <w:rFonts w:hint="eastAsia"/>
        </w:rPr>
        <w:t>为开票机，则自动进入主界面；若本机没有安装开票软件，进入登录窗口。</w:t>
      </w:r>
    </w:p>
    <w:p w:rsidR="00DE5123" w:rsidRDefault="00370DA5" w:rsidP="003E5D26">
      <w:pPr>
        <w:pStyle w:val="a7"/>
      </w:pPr>
      <w:r>
        <w:rPr>
          <w:noProof/>
        </w:rPr>
        <w:drawing>
          <wp:inline distT="0" distB="0" distL="0" distR="0">
            <wp:extent cx="2790825" cy="2209742"/>
            <wp:effectExtent l="0" t="0" r="0" b="635"/>
            <wp:docPr id="3" name="图片 3" descr="E:\产品化工作成果\2015\票来票往\PSD\效果图\0-登录-logo08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产品化工作成果\2015\票来票往\PSD\效果图\0-登录-logo081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91732" cy="22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E5D26" w:rsidRDefault="003E5D26" w:rsidP="003E5D26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1</w:t>
      </w:r>
      <w:r w:rsidR="00EF47DC" w:rsidRPr="00D6153A">
        <w:rPr>
          <w:sz w:val="15"/>
        </w:rPr>
        <w:fldChar w:fldCharType="end"/>
      </w:r>
    </w:p>
    <w:p w:rsidR="003A570A" w:rsidRPr="00D504F1" w:rsidRDefault="00DF2260" w:rsidP="003A570A">
      <w:pPr>
        <w:pStyle w:val="22"/>
        <w:numPr>
          <w:ilvl w:val="0"/>
          <w:numId w:val="24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用户名为待登录的用户税号；</w:t>
      </w:r>
    </w:p>
    <w:p w:rsidR="003A570A" w:rsidRPr="003A570A" w:rsidRDefault="00DF2260" w:rsidP="003A570A">
      <w:pPr>
        <w:pStyle w:val="22"/>
        <w:numPr>
          <w:ilvl w:val="0"/>
          <w:numId w:val="24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密码</w:t>
      </w:r>
      <w:r w:rsidR="0087596E">
        <w:rPr>
          <w:rFonts w:hint="eastAsia"/>
          <w:noProof/>
        </w:rPr>
        <w:t>为待登录税号的主开票机设置的登录密码</w:t>
      </w:r>
      <w:r w:rsidR="003A570A">
        <w:rPr>
          <w:rFonts w:ascii="微软雅黑" w:hAnsi="微软雅黑" w:hint="eastAsia"/>
        </w:rPr>
        <w:t>。</w:t>
      </w:r>
    </w:p>
    <w:p w:rsidR="008B5127" w:rsidRDefault="00DF2260" w:rsidP="00F2700A">
      <w:pPr>
        <w:pStyle w:val="22"/>
        <w:numPr>
          <w:ilvl w:val="0"/>
          <w:numId w:val="9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非开票机用户登录</w:t>
      </w:r>
      <w:r w:rsidR="00814F6F">
        <w:rPr>
          <w:rFonts w:hint="eastAsia"/>
          <w:noProof/>
        </w:rPr>
        <w:t>完毕后进入</w:t>
      </w:r>
      <w:r>
        <w:rPr>
          <w:rFonts w:hint="eastAsia"/>
          <w:noProof/>
        </w:rPr>
        <w:t>主界面</w:t>
      </w:r>
      <w:r w:rsidR="005A32BF">
        <w:rPr>
          <w:rFonts w:ascii="微软雅黑" w:hAnsi="微软雅黑"/>
        </w:rPr>
        <w:t>。</w:t>
      </w:r>
    </w:p>
    <w:p w:rsidR="008B5127" w:rsidRDefault="0087596E" w:rsidP="004D16AD">
      <w:pPr>
        <w:pStyle w:val="21"/>
      </w:pPr>
      <w:bookmarkStart w:id="51" w:name="_Toc427609963"/>
      <w:r>
        <w:rPr>
          <w:rFonts w:hint="eastAsia"/>
        </w:rPr>
        <w:lastRenderedPageBreak/>
        <w:t>主界面</w:t>
      </w:r>
      <w:bookmarkEnd w:id="51"/>
    </w:p>
    <w:p w:rsidR="00483DB4" w:rsidRDefault="0087596E" w:rsidP="008B5127">
      <w:pPr>
        <w:pStyle w:val="22"/>
        <w:spacing w:line="288" w:lineRule="auto"/>
        <w:ind w:firstLine="360"/>
        <w:rPr>
          <w:noProof/>
        </w:rPr>
      </w:pPr>
      <w:r>
        <w:rPr>
          <w:rFonts w:ascii="微软雅黑" w:hAnsi="微软雅黑" w:hint="eastAsia"/>
        </w:rPr>
        <w:t>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</w:t>
      </w:r>
      <w:r w:rsidR="00ED6C7D">
        <w:rPr>
          <w:rFonts w:hint="eastAsia"/>
          <w:noProof/>
        </w:rPr>
        <w:t>运行起来之后可以自动采集用户开具的发票数据（包括安装开票工具之前已经开具的发票），所以用户不用手动操作就可以达到将发票数据发送给购货方的效果。</w:t>
      </w:r>
    </w:p>
    <w:p w:rsidR="0087596E" w:rsidRDefault="0087596E" w:rsidP="00CA5E93">
      <w:pPr>
        <w:pStyle w:val="22"/>
        <w:numPr>
          <w:ilvl w:val="0"/>
          <w:numId w:val="31"/>
        </w:numPr>
        <w:spacing w:line="288" w:lineRule="auto"/>
        <w:ind w:firstLineChars="0"/>
        <w:rPr>
          <w:noProof/>
        </w:rPr>
      </w:pPr>
      <w:r>
        <w:rPr>
          <w:rFonts w:hint="eastAsia"/>
          <w:noProof/>
        </w:rPr>
        <w:t>主开票机安装</w:t>
      </w:r>
      <w:r w:rsidR="007A2612">
        <w:rPr>
          <w:rFonts w:hint="eastAsia"/>
          <w:noProof/>
        </w:rPr>
        <w:t>本软件后，显示我的进项、我的销项；分开票机安装后，显示我的销项；非开票机安装、登录后，显示我的进项</w:t>
      </w:r>
      <w:r w:rsidR="00AB1682">
        <w:rPr>
          <w:rFonts w:hint="eastAsia"/>
          <w:noProof/>
        </w:rPr>
        <w:t>。</w:t>
      </w:r>
    </w:p>
    <w:p w:rsidR="00AB1682" w:rsidRDefault="00AB1682" w:rsidP="00CA5E93">
      <w:pPr>
        <w:pStyle w:val="22"/>
        <w:numPr>
          <w:ilvl w:val="0"/>
          <w:numId w:val="31"/>
        </w:numPr>
        <w:spacing w:line="288" w:lineRule="auto"/>
        <w:ind w:firstLineChars="0"/>
        <w:rPr>
          <w:rFonts w:ascii="微软雅黑" w:hAnsi="微软雅黑"/>
        </w:rPr>
      </w:pPr>
      <w:r>
        <w:rPr>
          <w:rFonts w:ascii="微软雅黑" w:hAnsi="微软雅黑" w:hint="eastAsia"/>
        </w:rPr>
        <w:t>我的销项主要功能包括：</w:t>
      </w:r>
      <w:r w:rsidR="003C4D22">
        <w:rPr>
          <w:rFonts w:ascii="微软雅黑" w:hAnsi="微软雅黑" w:hint="eastAsia"/>
        </w:rPr>
        <w:t>发票信息统计、发票信息查询导出、</w:t>
      </w:r>
      <w:r w:rsidR="00C23789">
        <w:rPr>
          <w:rFonts w:ascii="微软雅黑" w:hAnsi="微软雅黑" w:hint="eastAsia"/>
        </w:rPr>
        <w:t>发票采集核对。</w:t>
      </w:r>
    </w:p>
    <w:p w:rsidR="00C23789" w:rsidRPr="00C23789" w:rsidRDefault="00C23789" w:rsidP="00CA5E93">
      <w:pPr>
        <w:pStyle w:val="22"/>
        <w:numPr>
          <w:ilvl w:val="0"/>
          <w:numId w:val="31"/>
        </w:numPr>
        <w:spacing w:line="288" w:lineRule="auto"/>
        <w:ind w:firstLineChars="0"/>
        <w:rPr>
          <w:rFonts w:ascii="微软雅黑" w:hAnsi="微软雅黑"/>
        </w:rPr>
      </w:pPr>
      <w:r>
        <w:rPr>
          <w:rFonts w:ascii="微软雅黑" w:hAnsi="微软雅黑" w:hint="eastAsia"/>
        </w:rPr>
        <w:t>我的进项主要功能包括：</w:t>
      </w:r>
      <w:r w:rsidR="00BB7FD4">
        <w:rPr>
          <w:rFonts w:ascii="微软雅黑" w:hAnsi="微软雅黑" w:hint="eastAsia"/>
        </w:rPr>
        <w:t>接收发票、请求上游企业开通发票下载、发票信息统计、发票信息查询导出。</w:t>
      </w:r>
    </w:p>
    <w:p w:rsidR="00367D62" w:rsidRDefault="00DD71DC" w:rsidP="00612121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301200" cy="2566800"/>
            <wp:effectExtent l="0" t="0" r="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1200" cy="25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D62" w:rsidRDefault="00367D62" w:rsidP="00367D62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</w:p>
    <w:p w:rsidR="00B84E71" w:rsidRDefault="00B84E71" w:rsidP="004D16AD">
      <w:pPr>
        <w:pStyle w:val="21"/>
        <w:rPr>
          <w:noProof/>
        </w:rPr>
      </w:pPr>
      <w:bookmarkStart w:id="52" w:name="_Toc427609964"/>
      <w:r>
        <w:rPr>
          <w:rFonts w:hint="eastAsia"/>
          <w:noProof/>
        </w:rPr>
        <w:lastRenderedPageBreak/>
        <w:t>基础设置-登录密码设置</w:t>
      </w:r>
      <w:bookmarkEnd w:id="52"/>
    </w:p>
    <w:p w:rsidR="00B84E71" w:rsidRDefault="00B84E71" w:rsidP="00B84E71">
      <w:pPr>
        <w:ind w:firstLine="480"/>
        <w:rPr>
          <w:rFonts w:ascii="微软雅黑" w:eastAsia="微软雅黑" w:hAnsi="微软雅黑"/>
          <w:kern w:val="2"/>
          <w:sz w:val="18"/>
          <w:szCs w:val="18"/>
        </w:rPr>
      </w:pPr>
      <w:r>
        <w:rPr>
          <w:rFonts w:ascii="微软雅黑" w:eastAsia="微软雅黑" w:hAnsi="微软雅黑" w:hint="eastAsia"/>
          <w:kern w:val="2"/>
          <w:sz w:val="18"/>
          <w:szCs w:val="18"/>
        </w:rPr>
        <w:t>主开票机设置的密码可用于非开票机登录。</w:t>
      </w:r>
      <w:r w:rsidR="00B2628A">
        <w:rPr>
          <w:rFonts w:ascii="微软雅黑" w:eastAsia="微软雅黑" w:hAnsi="微软雅黑" w:hint="eastAsia"/>
          <w:kern w:val="2"/>
          <w:sz w:val="18"/>
          <w:szCs w:val="18"/>
        </w:rPr>
        <w:t>如主开票机未设置密码，非</w:t>
      </w:r>
      <w:r w:rsidR="00B2628A">
        <w:rPr>
          <w:rFonts w:ascii="微软雅黑" w:eastAsia="微软雅黑" w:hAnsi="微软雅黑"/>
          <w:kern w:val="2"/>
          <w:sz w:val="18"/>
          <w:szCs w:val="18"/>
        </w:rPr>
        <w:t>开票机</w:t>
      </w:r>
      <w:r w:rsidR="00B2628A">
        <w:rPr>
          <w:rFonts w:ascii="微软雅黑" w:eastAsia="微软雅黑" w:hAnsi="微软雅黑" w:hint="eastAsia"/>
          <w:kern w:val="2"/>
          <w:sz w:val="18"/>
          <w:szCs w:val="18"/>
        </w:rPr>
        <w:t>无法登陆。</w:t>
      </w:r>
    </w:p>
    <w:p w:rsidR="00B84E71" w:rsidRDefault="00252B34" w:rsidP="00B84E71">
      <w:r>
        <w:rPr>
          <w:noProof/>
        </w:rPr>
        <w:drawing>
          <wp:inline distT="0" distB="0" distL="0" distR="0">
            <wp:extent cx="3474085" cy="2376170"/>
            <wp:effectExtent l="0" t="0" r="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3F79" w:rsidRDefault="002B3F79" w:rsidP="002B3F79">
      <w:pPr>
        <w:pStyle w:val="a7"/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</w:p>
    <w:p w:rsidR="00B84E71" w:rsidRPr="002B3F79" w:rsidRDefault="00B84E71" w:rsidP="002B3F79">
      <w:pPr>
        <w:pStyle w:val="a7"/>
        <w:rPr>
          <w:sz w:val="15"/>
        </w:rPr>
      </w:pPr>
      <w:r>
        <w:rPr>
          <w:noProof/>
        </w:rPr>
        <w:br w:type="page"/>
      </w:r>
    </w:p>
    <w:p w:rsidR="00B84E71" w:rsidRDefault="00B84E71" w:rsidP="004D16AD">
      <w:pPr>
        <w:pStyle w:val="21"/>
        <w:rPr>
          <w:noProof/>
        </w:rPr>
      </w:pPr>
      <w:bookmarkStart w:id="53" w:name="_Toc427609965"/>
      <w:r>
        <w:rPr>
          <w:rFonts w:hint="eastAsia"/>
          <w:noProof/>
        </w:rPr>
        <w:lastRenderedPageBreak/>
        <w:t>基础设置-开票点名称设置</w:t>
      </w:r>
      <w:bookmarkEnd w:id="53"/>
    </w:p>
    <w:p w:rsidR="00B2628A" w:rsidRDefault="00B2628A" w:rsidP="00B84E71">
      <w:pPr>
        <w:ind w:firstLineChars="200" w:firstLine="360"/>
        <w:rPr>
          <w:rFonts w:ascii="微软雅黑" w:eastAsia="微软雅黑" w:hAnsi="微软雅黑"/>
          <w:kern w:val="2"/>
          <w:sz w:val="18"/>
          <w:szCs w:val="18"/>
        </w:rPr>
      </w:pPr>
      <w:r>
        <w:rPr>
          <w:rFonts w:ascii="微软雅黑" w:eastAsia="微软雅黑" w:hAnsi="微软雅黑" w:hint="eastAsia"/>
          <w:kern w:val="2"/>
          <w:sz w:val="18"/>
          <w:szCs w:val="18"/>
        </w:rPr>
        <w:t>开票机安装</w:t>
      </w:r>
      <w:r w:rsidRPr="00B2628A">
        <w:rPr>
          <w:rFonts w:ascii="微软雅黑" w:eastAsia="微软雅黑" w:hAnsi="微软雅黑"/>
          <w:kern w:val="2"/>
          <w:sz w:val="18"/>
          <w:szCs w:val="18"/>
        </w:rPr>
        <w:t>票来票往（税控发票采集软件）</w:t>
      </w:r>
      <w:r>
        <w:rPr>
          <w:rFonts w:ascii="微软雅黑" w:eastAsia="微软雅黑" w:hAnsi="微软雅黑" w:hint="eastAsia"/>
          <w:kern w:val="2"/>
          <w:sz w:val="18"/>
          <w:szCs w:val="18"/>
        </w:rPr>
        <w:t>后自动生成默认开票机名称，若当前开票机为主开票机（注册开票机号为0</w:t>
      </w:r>
      <w:r>
        <w:rPr>
          <w:rFonts w:ascii="微软雅黑" w:eastAsia="微软雅黑" w:hAnsi="微软雅黑"/>
          <w:kern w:val="2"/>
          <w:sz w:val="18"/>
          <w:szCs w:val="18"/>
        </w:rPr>
        <w:t>）</w:t>
      </w:r>
      <w:r>
        <w:rPr>
          <w:rFonts w:ascii="微软雅黑" w:eastAsia="微软雅黑" w:hAnsi="微软雅黑" w:hint="eastAsia"/>
          <w:kern w:val="2"/>
          <w:sz w:val="18"/>
          <w:szCs w:val="18"/>
        </w:rPr>
        <w:t>，</w:t>
      </w:r>
      <w:r>
        <w:rPr>
          <w:rFonts w:ascii="微软雅黑" w:eastAsia="微软雅黑" w:hAnsi="微软雅黑"/>
          <w:kern w:val="2"/>
          <w:sz w:val="18"/>
          <w:szCs w:val="18"/>
        </w:rPr>
        <w:t>默认</w:t>
      </w:r>
      <w:r>
        <w:rPr>
          <w:rFonts w:ascii="微软雅黑" w:eastAsia="微软雅黑" w:hAnsi="微软雅黑" w:hint="eastAsia"/>
          <w:kern w:val="2"/>
          <w:sz w:val="18"/>
          <w:szCs w:val="18"/>
        </w:rPr>
        <w:t>开票点名称为主开票机；</w:t>
      </w:r>
      <w:r>
        <w:rPr>
          <w:rFonts w:ascii="微软雅黑" w:eastAsia="微软雅黑" w:hAnsi="微软雅黑"/>
          <w:kern w:val="2"/>
          <w:sz w:val="18"/>
          <w:szCs w:val="18"/>
        </w:rPr>
        <w:t>若</w:t>
      </w:r>
      <w:r>
        <w:rPr>
          <w:rFonts w:ascii="微软雅黑" w:eastAsia="微软雅黑" w:hAnsi="微软雅黑" w:hint="eastAsia"/>
          <w:kern w:val="2"/>
          <w:sz w:val="18"/>
          <w:szCs w:val="18"/>
        </w:rPr>
        <w:t>当前开票机为分开票机，默认开票点名称为*</w:t>
      </w:r>
      <w:r>
        <w:rPr>
          <w:rFonts w:ascii="微软雅黑" w:eastAsia="微软雅黑" w:hAnsi="微软雅黑"/>
          <w:kern w:val="2"/>
          <w:sz w:val="18"/>
          <w:szCs w:val="18"/>
        </w:rPr>
        <w:t>号</w:t>
      </w:r>
      <w:r>
        <w:rPr>
          <w:rFonts w:ascii="微软雅黑" w:eastAsia="微软雅黑" w:hAnsi="微软雅黑" w:hint="eastAsia"/>
          <w:kern w:val="2"/>
          <w:sz w:val="18"/>
          <w:szCs w:val="18"/>
        </w:rPr>
        <w:t>开票机。</w:t>
      </w:r>
    </w:p>
    <w:p w:rsidR="00B84E71" w:rsidRDefault="00B2628A" w:rsidP="00B84E71">
      <w:pPr>
        <w:ind w:firstLineChars="200" w:firstLine="360"/>
        <w:rPr>
          <w:rFonts w:ascii="微软雅黑" w:eastAsia="微软雅黑" w:hAnsi="微软雅黑"/>
          <w:kern w:val="2"/>
          <w:sz w:val="18"/>
          <w:szCs w:val="18"/>
        </w:rPr>
      </w:pPr>
      <w:r>
        <w:rPr>
          <w:rFonts w:ascii="微软雅黑" w:eastAsia="微软雅黑" w:hAnsi="微软雅黑" w:hint="eastAsia"/>
          <w:kern w:val="2"/>
          <w:sz w:val="18"/>
          <w:szCs w:val="18"/>
        </w:rPr>
        <w:t>开票点名称可以修改。</w:t>
      </w:r>
      <w:r w:rsidR="00B84E71">
        <w:rPr>
          <w:rFonts w:ascii="微软雅黑" w:eastAsia="微软雅黑" w:hAnsi="微软雅黑" w:hint="eastAsia"/>
          <w:kern w:val="2"/>
          <w:sz w:val="18"/>
          <w:szCs w:val="18"/>
        </w:rPr>
        <w:t>设</w:t>
      </w:r>
      <w:r w:rsidR="00B84E71" w:rsidRPr="00B84E71">
        <w:rPr>
          <w:rFonts w:ascii="微软雅黑" w:eastAsia="微软雅黑" w:hAnsi="微软雅黑" w:hint="eastAsia"/>
          <w:kern w:val="2"/>
          <w:sz w:val="18"/>
          <w:szCs w:val="18"/>
        </w:rPr>
        <w:t>置开票点名称，如果当前企业存在多个开票机，则此开票点名称不能重复</w:t>
      </w:r>
      <w:r w:rsidR="00B84E71">
        <w:rPr>
          <w:rFonts w:ascii="微软雅黑" w:eastAsia="微软雅黑" w:hAnsi="微软雅黑" w:hint="eastAsia"/>
          <w:kern w:val="2"/>
          <w:sz w:val="18"/>
          <w:szCs w:val="18"/>
        </w:rPr>
        <w:t>。</w:t>
      </w:r>
    </w:p>
    <w:p w:rsidR="00B84E71" w:rsidRDefault="00B62955" w:rsidP="00B84E71">
      <w:pPr>
        <w:rPr>
          <w:rFonts w:ascii="微软雅黑" w:eastAsia="微软雅黑" w:hAnsi="微软雅黑"/>
          <w:kern w:val="2"/>
          <w:sz w:val="18"/>
          <w:szCs w:val="18"/>
        </w:rPr>
      </w:pPr>
      <w:r>
        <w:rPr>
          <w:noProof/>
        </w:rPr>
        <w:drawing>
          <wp:inline distT="0" distB="0" distL="0" distR="0">
            <wp:extent cx="3474085" cy="249999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49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3F79" w:rsidRDefault="002B3F79" w:rsidP="002B3F79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</w:p>
    <w:p w:rsidR="002B3F79" w:rsidRPr="00B84E71" w:rsidRDefault="002B3F79" w:rsidP="00B84E71">
      <w:pPr>
        <w:rPr>
          <w:rFonts w:ascii="微软雅黑" w:eastAsia="微软雅黑" w:hAnsi="微软雅黑"/>
          <w:kern w:val="2"/>
          <w:sz w:val="18"/>
          <w:szCs w:val="18"/>
        </w:rPr>
      </w:pPr>
    </w:p>
    <w:p w:rsidR="00B84E71" w:rsidRDefault="00B84E71">
      <w:pPr>
        <w:rPr>
          <w:rFonts w:ascii="微软雅黑" w:eastAsia="微软雅黑" w:hAnsi="微软雅黑" w:cs="Times New Roman"/>
          <w:bCs/>
          <w:noProof/>
          <w:sz w:val="28"/>
          <w:szCs w:val="28"/>
        </w:rPr>
      </w:pPr>
      <w:r>
        <w:rPr>
          <w:noProof/>
        </w:rPr>
        <w:br w:type="page"/>
      </w:r>
    </w:p>
    <w:p w:rsidR="0070412E" w:rsidRDefault="0070412E" w:rsidP="004D16AD">
      <w:pPr>
        <w:pStyle w:val="21"/>
        <w:rPr>
          <w:noProof/>
        </w:rPr>
      </w:pPr>
      <w:bookmarkStart w:id="54" w:name="_Toc427609966"/>
      <w:r>
        <w:rPr>
          <w:rFonts w:hint="eastAsia"/>
          <w:noProof/>
        </w:rPr>
        <w:lastRenderedPageBreak/>
        <w:t>基础设置-购货单位发送设置</w:t>
      </w:r>
      <w:bookmarkEnd w:id="54"/>
    </w:p>
    <w:p w:rsidR="0070412E" w:rsidRDefault="0070412E" w:rsidP="0070412E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如果用户只想将发票数据发送给某些企业，可以点击【购货单位发送设置】。</w:t>
      </w:r>
    </w:p>
    <w:p w:rsidR="0070412E" w:rsidRDefault="0070412E" w:rsidP="0070412E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用户可以在打开的界面上将不想要发送发票的单位取消勾选，那么就不会向这些企业发送发票数据。</w:t>
      </w:r>
    </w:p>
    <w:p w:rsidR="00225C8D" w:rsidRDefault="00225C8D" w:rsidP="00225C8D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474085" cy="20777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21DD" w:rsidRDefault="00F324AF" w:rsidP="009D35B5">
      <w:pPr>
        <w:pStyle w:val="a7"/>
        <w:rPr>
          <w:noProof/>
        </w:rPr>
        <w:sectPr w:rsidR="001821DD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5</w:t>
      </w:r>
      <w:r w:rsidR="00EF47DC" w:rsidRPr="00D6153A">
        <w:rPr>
          <w:sz w:val="15"/>
        </w:rPr>
        <w:fldChar w:fldCharType="end"/>
      </w:r>
    </w:p>
    <w:p w:rsidR="00392F27" w:rsidRDefault="00CD3EAF" w:rsidP="004D16AD">
      <w:pPr>
        <w:pStyle w:val="21"/>
      </w:pPr>
      <w:bookmarkStart w:id="55" w:name="_Toc427609967"/>
      <w:r>
        <w:rPr>
          <w:rFonts w:hint="eastAsia"/>
          <w:noProof/>
        </w:rPr>
        <w:lastRenderedPageBreak/>
        <w:t>我的销项-核对</w:t>
      </w:r>
      <w:r w:rsidR="003C4D22">
        <w:rPr>
          <w:rFonts w:hint="eastAsia"/>
          <w:noProof/>
        </w:rPr>
        <w:t>采集</w:t>
      </w:r>
      <w:bookmarkEnd w:id="55"/>
    </w:p>
    <w:p w:rsidR="00392F27" w:rsidRDefault="005A109E" w:rsidP="00C574A6">
      <w:pPr>
        <w:pStyle w:val="22"/>
        <w:spacing w:line="288" w:lineRule="auto"/>
        <w:ind w:firstLine="360"/>
        <w:rPr>
          <w:rFonts w:ascii="微软雅黑" w:hAnsi="微软雅黑"/>
        </w:rPr>
      </w:pPr>
      <w:r>
        <w:rPr>
          <w:rFonts w:hint="eastAsia"/>
          <w:noProof/>
        </w:rPr>
        <w:t>用户点击【</w:t>
      </w:r>
      <w:r w:rsidR="003C4D22">
        <w:rPr>
          <w:rFonts w:hint="eastAsia"/>
          <w:noProof/>
        </w:rPr>
        <w:t>采集核对</w:t>
      </w:r>
      <w:r>
        <w:rPr>
          <w:rFonts w:hint="eastAsia"/>
          <w:noProof/>
        </w:rPr>
        <w:t>】按钮手动触发采集并将未发送的发票发送给购货方</w:t>
      </w:r>
      <w:r w:rsidR="00392F27">
        <w:rPr>
          <w:rFonts w:hint="eastAsia"/>
          <w:noProof/>
        </w:rPr>
        <w:t>。</w:t>
      </w:r>
    </w:p>
    <w:p w:rsidR="00392F27" w:rsidRDefault="00166DE5" w:rsidP="00392F27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474085" cy="2701925"/>
            <wp:effectExtent l="0" t="0" r="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F27" w:rsidRDefault="00392F27" w:rsidP="00392F27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6</w:t>
      </w:r>
      <w:r w:rsidR="00EF47DC" w:rsidRPr="00D6153A">
        <w:rPr>
          <w:sz w:val="15"/>
        </w:rPr>
        <w:fldChar w:fldCharType="end"/>
      </w:r>
    </w:p>
    <w:p w:rsidR="001821DD" w:rsidRDefault="001821DD" w:rsidP="004D16AD">
      <w:pPr>
        <w:pStyle w:val="21"/>
        <w:rPr>
          <w:noProof/>
        </w:rPr>
        <w:sectPr w:rsidR="001821DD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D65A60" w:rsidRDefault="00D65A60" w:rsidP="004A49F1">
      <w:pPr>
        <w:pStyle w:val="21"/>
        <w:numPr>
          <w:ilvl w:val="0"/>
          <w:numId w:val="0"/>
        </w:numPr>
        <w:tabs>
          <w:tab w:val="left" w:pos="720"/>
        </w:tabs>
        <w:rPr>
          <w:noProof/>
        </w:rPr>
      </w:pPr>
      <w:bookmarkStart w:id="56" w:name="_Toc427609968"/>
      <w:r>
        <w:rPr>
          <w:rFonts w:hint="eastAsia"/>
          <w:noProof/>
        </w:rPr>
        <w:lastRenderedPageBreak/>
        <w:t xml:space="preserve">3.7 </w:t>
      </w:r>
      <w:r w:rsidR="00714A6B">
        <w:rPr>
          <w:rFonts w:hint="eastAsia"/>
          <w:noProof/>
        </w:rPr>
        <w:t>我的</w:t>
      </w:r>
      <w:r>
        <w:rPr>
          <w:rFonts w:hint="eastAsia"/>
          <w:noProof/>
        </w:rPr>
        <w:t>销项-查询导出</w:t>
      </w:r>
      <w:bookmarkEnd w:id="56"/>
    </w:p>
    <w:p w:rsidR="004E5209" w:rsidRDefault="004E5209" w:rsidP="00D65A60">
      <w:r>
        <w:rPr>
          <w:noProof/>
        </w:rPr>
        <w:drawing>
          <wp:inline distT="0" distB="0" distL="0" distR="0">
            <wp:extent cx="3474085" cy="21532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ED0" w:rsidRPr="00195ED0" w:rsidRDefault="00195ED0" w:rsidP="00195ED0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7</w:t>
      </w:r>
      <w:r w:rsidR="00EF47DC" w:rsidRPr="00D6153A">
        <w:rPr>
          <w:sz w:val="15"/>
        </w:rPr>
        <w:fldChar w:fldCharType="end"/>
      </w:r>
    </w:p>
    <w:p w:rsidR="00D65A60" w:rsidRDefault="00D65A60" w:rsidP="00C574A6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在此界面上可以查询当前采集到的所有发票的信息，其中发送状态列表示当前发送是否已发送给对方企业。当发送状态为“未发送“时，表示发票还未发送；当发送状态为“已发送”时，表示发票已发送，但采</w:t>
      </w:r>
      <w:r w:rsidR="00CF7435">
        <w:rPr>
          <w:rFonts w:hint="eastAsia"/>
          <w:noProof/>
        </w:rPr>
        <w:t>集工具还未获取到发送结果，表示此发票有可能发送失败；当发送状态为</w:t>
      </w:r>
      <w:r>
        <w:rPr>
          <w:rFonts w:hint="eastAsia"/>
          <w:noProof/>
        </w:rPr>
        <w:t>“发送成功”时，表示发票已发送成功。</w:t>
      </w:r>
    </w:p>
    <w:p w:rsidR="00D65A60" w:rsidRDefault="00D65A60" w:rsidP="00C574A6">
      <w:pPr>
        <w:pStyle w:val="a7"/>
        <w:spacing w:line="288" w:lineRule="auto"/>
        <w:ind w:firstLineChars="200" w:firstLine="360"/>
        <w:jc w:val="left"/>
        <w:rPr>
          <w:sz w:val="15"/>
        </w:rPr>
      </w:pPr>
      <w:r>
        <w:rPr>
          <w:rFonts w:hint="eastAsia"/>
          <w:noProof/>
        </w:rPr>
        <w:t>点</w:t>
      </w:r>
      <w:r>
        <w:rPr>
          <w:noProof/>
        </w:rPr>
        <w:t>击【</w:t>
      </w:r>
      <w:r>
        <w:rPr>
          <w:rFonts w:hint="eastAsia"/>
          <w:noProof/>
        </w:rPr>
        <w:t>导出】可以导出总局标准的认证文件</w:t>
      </w:r>
      <w:r w:rsidR="00F83536">
        <w:rPr>
          <w:rFonts w:hint="eastAsia"/>
          <w:noProof/>
        </w:rPr>
        <w:t>（</w:t>
      </w:r>
      <w:r w:rsidR="00ED23F4">
        <w:rPr>
          <w:rFonts w:hint="eastAsia"/>
          <w:noProof/>
        </w:rPr>
        <w:t>与</w:t>
      </w:r>
      <w:r w:rsidR="00441956">
        <w:rPr>
          <w:rFonts w:hint="eastAsia"/>
          <w:noProof/>
        </w:rPr>
        <w:t>申报软件中导出的xml文件相同</w:t>
      </w:r>
      <w:r w:rsidR="00F83536">
        <w:rPr>
          <w:rFonts w:hint="eastAsia"/>
          <w:noProof/>
        </w:rPr>
        <w:t>）</w:t>
      </w:r>
      <w:r>
        <w:rPr>
          <w:rFonts w:hint="eastAsia"/>
          <w:noProof/>
        </w:rPr>
        <w:t>给购货方企业使用。</w:t>
      </w:r>
    </w:p>
    <w:p w:rsidR="00D65A60" w:rsidRPr="00ED23F4" w:rsidRDefault="00D65A60" w:rsidP="00D65A60">
      <w:pPr>
        <w:sectPr w:rsidR="00D65A60" w:rsidRPr="00ED23F4" w:rsidSect="004A49F1">
          <w:headerReference w:type="even" r:id="rId28"/>
          <w:type w:val="continuous"/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8223A2" w:rsidRDefault="00B65E23" w:rsidP="004D16AD">
      <w:pPr>
        <w:pStyle w:val="21"/>
        <w:numPr>
          <w:ilvl w:val="0"/>
          <w:numId w:val="0"/>
        </w:numPr>
      </w:pPr>
      <w:bookmarkStart w:id="57" w:name="_Toc427609969"/>
      <w:r>
        <w:rPr>
          <w:rFonts w:hint="eastAsia"/>
          <w:noProof/>
        </w:rPr>
        <w:lastRenderedPageBreak/>
        <w:t>3.8</w:t>
      </w:r>
      <w:r w:rsidR="00CD3EAF">
        <w:rPr>
          <w:rFonts w:hint="eastAsia"/>
          <w:noProof/>
        </w:rPr>
        <w:t>我的销项-</w:t>
      </w:r>
      <w:r>
        <w:rPr>
          <w:rFonts w:hint="eastAsia"/>
          <w:noProof/>
        </w:rPr>
        <w:t>统计</w:t>
      </w:r>
      <w:bookmarkEnd w:id="57"/>
    </w:p>
    <w:p w:rsidR="008223A2" w:rsidRDefault="004E5209" w:rsidP="008223A2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474085" cy="220345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3A2" w:rsidRDefault="008223A2" w:rsidP="008223A2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8</w:t>
      </w:r>
      <w:r w:rsidR="00EF47DC" w:rsidRPr="00D6153A">
        <w:rPr>
          <w:sz w:val="15"/>
        </w:rPr>
        <w:fldChar w:fldCharType="end"/>
      </w:r>
    </w:p>
    <w:p w:rsidR="00DB5728" w:rsidRDefault="00DB5728" w:rsidP="00B878BA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用户在此界面上可以</w:t>
      </w:r>
      <w:r w:rsidR="00B65E23">
        <w:rPr>
          <w:rFonts w:hint="eastAsia"/>
          <w:noProof/>
        </w:rPr>
        <w:t>查询到指定月份的蓝票、红票、作废票的统计信息，包括：合计份数、合计金额、合计税额。</w:t>
      </w:r>
    </w:p>
    <w:p w:rsidR="00E7138D" w:rsidRDefault="00E7138D" w:rsidP="00B878BA">
      <w:pPr>
        <w:pStyle w:val="22"/>
        <w:spacing w:line="288" w:lineRule="auto"/>
        <w:ind w:firstLine="360"/>
        <w:rPr>
          <w:sz w:val="15"/>
        </w:rPr>
      </w:pPr>
      <w:r>
        <w:rPr>
          <w:rFonts w:hint="eastAsia"/>
          <w:noProof/>
        </w:rPr>
        <w:t>统计窗口的导出功能与查询导出功能一致。</w:t>
      </w:r>
    </w:p>
    <w:p w:rsidR="005A109E" w:rsidRDefault="005A109E" w:rsidP="00392F27">
      <w:pPr>
        <w:pStyle w:val="a7"/>
        <w:rPr>
          <w:sz w:val="15"/>
        </w:rPr>
      </w:pPr>
    </w:p>
    <w:p w:rsidR="005A32BF" w:rsidRPr="005A32BF" w:rsidRDefault="005A32BF" w:rsidP="005A109E">
      <w:pPr>
        <w:pStyle w:val="22"/>
        <w:spacing w:line="288" w:lineRule="auto"/>
        <w:ind w:left="284" w:right="180" w:firstLineChars="0" w:firstLine="0"/>
        <w:rPr>
          <w:rFonts w:ascii="微软雅黑" w:hAnsi="微软雅黑"/>
        </w:rPr>
      </w:pPr>
    </w:p>
    <w:p w:rsidR="00B65E23" w:rsidRDefault="00B65E23" w:rsidP="003D00EF">
      <w:pPr>
        <w:pStyle w:val="22"/>
        <w:spacing w:line="288" w:lineRule="auto"/>
        <w:ind w:firstLineChars="0" w:firstLine="0"/>
        <w:rPr>
          <w:rFonts w:ascii="微软雅黑" w:hAnsi="微软雅黑"/>
        </w:rPr>
      </w:pPr>
    </w:p>
    <w:p w:rsidR="00B65E23" w:rsidRDefault="00B65E23">
      <w:pPr>
        <w:rPr>
          <w:rFonts w:ascii="微软雅黑" w:eastAsia="微软雅黑" w:hAnsi="微软雅黑"/>
          <w:kern w:val="2"/>
          <w:sz w:val="18"/>
          <w:szCs w:val="18"/>
        </w:rPr>
      </w:pPr>
      <w:r>
        <w:rPr>
          <w:rFonts w:ascii="微软雅黑" w:hAnsi="微软雅黑"/>
        </w:rPr>
        <w:br w:type="page"/>
      </w:r>
    </w:p>
    <w:p w:rsidR="00B65E23" w:rsidRDefault="00B65E23" w:rsidP="004D16AD">
      <w:pPr>
        <w:pStyle w:val="21"/>
        <w:numPr>
          <w:ilvl w:val="0"/>
          <w:numId w:val="0"/>
        </w:numPr>
        <w:rPr>
          <w:noProof/>
        </w:rPr>
      </w:pPr>
      <w:bookmarkStart w:id="58" w:name="_Toc427609970"/>
      <w:r>
        <w:rPr>
          <w:rFonts w:hint="eastAsia"/>
          <w:noProof/>
        </w:rPr>
        <w:lastRenderedPageBreak/>
        <w:t>3.9 我的进项-接收发票</w:t>
      </w:r>
      <w:bookmarkEnd w:id="58"/>
    </w:p>
    <w:p w:rsidR="00D340C6" w:rsidRDefault="00D340C6" w:rsidP="00D340C6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用户点击</w:t>
      </w:r>
      <w:r w:rsidR="007C738F">
        <w:rPr>
          <w:rFonts w:hint="eastAsia"/>
          <w:noProof/>
        </w:rPr>
        <w:t>【</w:t>
      </w:r>
      <w:r>
        <w:rPr>
          <w:rFonts w:hint="eastAsia"/>
          <w:noProof/>
        </w:rPr>
        <w:t>接收发票</w:t>
      </w:r>
      <w:r w:rsidR="007C738F">
        <w:rPr>
          <w:rFonts w:hint="eastAsia"/>
          <w:noProof/>
        </w:rPr>
        <w:t>】</w:t>
      </w:r>
      <w:r>
        <w:rPr>
          <w:rFonts w:hint="eastAsia"/>
          <w:noProof/>
        </w:rPr>
        <w:t>按钮，接收销货单位发送的发票信息。</w:t>
      </w:r>
    </w:p>
    <w:p w:rsidR="000B2D62" w:rsidRDefault="000B2D62" w:rsidP="000B2D62">
      <w:pPr>
        <w:pStyle w:val="22"/>
        <w:spacing w:line="288" w:lineRule="auto"/>
        <w:ind w:firstLineChars="0" w:firstLine="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474085" cy="2701925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D62" w:rsidRDefault="000B2D62" w:rsidP="000B2D62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9</w:t>
      </w:r>
      <w:r w:rsidR="00EF47DC" w:rsidRPr="00D6153A">
        <w:rPr>
          <w:sz w:val="15"/>
        </w:rPr>
        <w:fldChar w:fldCharType="end"/>
      </w: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  <w:sectPr w:rsidR="00D6412A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</w:pPr>
      <w:bookmarkStart w:id="59" w:name="_Toc427609971"/>
      <w:r>
        <w:rPr>
          <w:rFonts w:hint="eastAsia"/>
          <w:noProof/>
        </w:rPr>
        <w:lastRenderedPageBreak/>
        <w:t>3.10 我的进项-共享请求</w:t>
      </w:r>
      <w:bookmarkEnd w:id="59"/>
    </w:p>
    <w:p w:rsidR="00D6412A" w:rsidRDefault="00D6412A" w:rsidP="00D6412A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如果下游企业想要上游企业发送发票数据，需要在共享请求中向上游企业提交申请。</w:t>
      </w:r>
    </w:p>
    <w:p w:rsidR="00D6412A" w:rsidRDefault="00D6412A" w:rsidP="00D6412A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用户可以在打开的窗口上勾选想要申请的上游企业，点击</w:t>
      </w:r>
      <w:r w:rsidR="00DD779B">
        <w:rPr>
          <w:rFonts w:hint="eastAsia"/>
          <w:noProof/>
        </w:rPr>
        <w:t>【</w:t>
      </w:r>
      <w:r w:rsidR="009A3948">
        <w:rPr>
          <w:rFonts w:hint="eastAsia"/>
          <w:noProof/>
        </w:rPr>
        <w:t>请求</w:t>
      </w:r>
      <w:r w:rsidR="009A3948">
        <w:rPr>
          <w:noProof/>
        </w:rPr>
        <w:t>共享</w:t>
      </w:r>
      <w:r w:rsidR="00DD779B">
        <w:rPr>
          <w:rFonts w:hint="eastAsia"/>
          <w:noProof/>
        </w:rPr>
        <w:t>】</w:t>
      </w:r>
      <w:r>
        <w:rPr>
          <w:rFonts w:hint="eastAsia"/>
          <w:noProof/>
        </w:rPr>
        <w:t>后，上游企业会收到下游企业发起的申请消息。</w:t>
      </w:r>
    </w:p>
    <w:p w:rsidR="009A3948" w:rsidRDefault="009A3948" w:rsidP="00061EAD">
      <w:pPr>
        <w:pStyle w:val="22"/>
        <w:spacing w:line="288" w:lineRule="auto"/>
        <w:ind w:firstLineChars="0" w:firstLine="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466465" cy="1964055"/>
            <wp:effectExtent l="0" t="0" r="635" b="0"/>
            <wp:docPr id="21" name="图片 21" descr="C:\Users\Administrator\Desktop\截图\QQ图片201508171559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截图\QQ图片20150817155947.png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6465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948" w:rsidRDefault="009A3948" w:rsidP="009A3948">
      <w:pPr>
        <w:pStyle w:val="a7"/>
        <w:rPr>
          <w:noProof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10</w:t>
      </w:r>
      <w:r w:rsidR="00EF47DC" w:rsidRPr="00D6153A">
        <w:rPr>
          <w:sz w:val="15"/>
        </w:rPr>
        <w:fldChar w:fldCharType="end"/>
      </w: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  <w:sectPr w:rsidR="00D6412A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</w:pPr>
      <w:bookmarkStart w:id="60" w:name="_Toc427609972"/>
      <w:r>
        <w:rPr>
          <w:rFonts w:hint="eastAsia"/>
          <w:noProof/>
        </w:rPr>
        <w:lastRenderedPageBreak/>
        <w:t>3.11 我的进项-查询导出</w:t>
      </w:r>
      <w:bookmarkEnd w:id="60"/>
    </w:p>
    <w:p w:rsidR="00D6412A" w:rsidRDefault="00D6412A" w:rsidP="00D6412A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用户在此界面上可以查询到当前用户接收到的所有发票，点击</w:t>
      </w:r>
      <w:r w:rsidR="00DD1EE9">
        <w:rPr>
          <w:rFonts w:hint="eastAsia"/>
          <w:noProof/>
        </w:rPr>
        <w:t>【</w:t>
      </w:r>
      <w:r>
        <w:rPr>
          <w:rFonts w:hint="eastAsia"/>
          <w:noProof/>
        </w:rPr>
        <w:t>导出</w:t>
      </w:r>
      <w:r w:rsidR="00DD1EE9">
        <w:rPr>
          <w:rFonts w:hint="eastAsia"/>
          <w:noProof/>
        </w:rPr>
        <w:t>】</w:t>
      </w:r>
      <w:r>
        <w:rPr>
          <w:rFonts w:hint="eastAsia"/>
          <w:noProof/>
        </w:rPr>
        <w:t>-</w:t>
      </w:r>
      <w:r w:rsidR="00DD1EE9">
        <w:rPr>
          <w:rFonts w:hint="eastAsia"/>
          <w:noProof/>
        </w:rPr>
        <w:t>【</w:t>
      </w:r>
      <w:r>
        <w:rPr>
          <w:rFonts w:hint="eastAsia"/>
          <w:noProof/>
        </w:rPr>
        <w:t>认证导出</w:t>
      </w:r>
      <w:r w:rsidR="00DD1EE9">
        <w:rPr>
          <w:rFonts w:hint="eastAsia"/>
          <w:noProof/>
        </w:rPr>
        <w:t>】</w:t>
      </w:r>
      <w:r>
        <w:rPr>
          <w:rFonts w:hint="eastAsia"/>
          <w:noProof/>
        </w:rPr>
        <w:t>可以导出总局标准的认证文件</w:t>
      </w:r>
      <w:r w:rsidR="00B06787">
        <w:rPr>
          <w:rFonts w:hint="eastAsia"/>
          <w:noProof/>
        </w:rPr>
        <w:t>（</w:t>
      </w:r>
      <w:r w:rsidR="00AC3907">
        <w:rPr>
          <w:rFonts w:hint="eastAsia"/>
          <w:noProof/>
        </w:rPr>
        <w:t>与</w:t>
      </w:r>
      <w:bookmarkStart w:id="61" w:name="_GoBack"/>
      <w:bookmarkEnd w:id="61"/>
      <w:r w:rsidR="00C720C2">
        <w:rPr>
          <w:rFonts w:hint="eastAsia"/>
          <w:noProof/>
        </w:rPr>
        <w:t>申报软件中导出的</w:t>
      </w:r>
      <w:r w:rsidR="00C720C2">
        <w:rPr>
          <w:rFonts w:hint="eastAsia"/>
          <w:noProof/>
        </w:rPr>
        <w:t>xml</w:t>
      </w:r>
      <w:r w:rsidR="00C720C2">
        <w:rPr>
          <w:rFonts w:hint="eastAsia"/>
          <w:noProof/>
        </w:rPr>
        <w:t>文件相同</w:t>
      </w:r>
      <w:r w:rsidR="00B06787">
        <w:rPr>
          <w:noProof/>
        </w:rPr>
        <w:t>）</w:t>
      </w:r>
      <w:r>
        <w:rPr>
          <w:rFonts w:hint="eastAsia"/>
          <w:noProof/>
        </w:rPr>
        <w:t>。</w:t>
      </w:r>
    </w:p>
    <w:p w:rsidR="00061EAD" w:rsidRDefault="00061EAD" w:rsidP="00061EAD">
      <w:pPr>
        <w:pStyle w:val="22"/>
        <w:spacing w:line="288" w:lineRule="auto"/>
        <w:ind w:firstLineChars="0" w:firstLine="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466465" cy="2146935"/>
            <wp:effectExtent l="0" t="0" r="635" b="5715"/>
            <wp:docPr id="23" name="图片 23" descr="C:\Users\Administrator\Desktop\截图\QQ图片201508171600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截图\QQ图片20150817160030.png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646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EAD" w:rsidRDefault="00061EAD" w:rsidP="00061EAD">
      <w:pPr>
        <w:pStyle w:val="a7"/>
        <w:rPr>
          <w:noProof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11</w:t>
      </w:r>
      <w:r w:rsidR="00EF47DC" w:rsidRPr="00D6153A">
        <w:rPr>
          <w:sz w:val="15"/>
        </w:rPr>
        <w:fldChar w:fldCharType="end"/>
      </w:r>
    </w:p>
    <w:p w:rsidR="00061EAD" w:rsidRDefault="00061EAD" w:rsidP="00061EAD">
      <w:pPr>
        <w:pStyle w:val="22"/>
        <w:spacing w:line="288" w:lineRule="auto"/>
        <w:ind w:firstLineChars="0" w:firstLine="0"/>
        <w:jc w:val="center"/>
        <w:rPr>
          <w:noProof/>
        </w:rPr>
      </w:pP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  <w:sectPr w:rsidR="00D6412A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D6412A" w:rsidRDefault="00D6412A" w:rsidP="00D6412A">
      <w:pPr>
        <w:pStyle w:val="21"/>
        <w:numPr>
          <w:ilvl w:val="0"/>
          <w:numId w:val="0"/>
        </w:numPr>
        <w:rPr>
          <w:noProof/>
        </w:rPr>
      </w:pPr>
      <w:bookmarkStart w:id="62" w:name="_Toc427609973"/>
      <w:r>
        <w:rPr>
          <w:rFonts w:hint="eastAsia"/>
          <w:noProof/>
        </w:rPr>
        <w:lastRenderedPageBreak/>
        <w:t>3.12 我的进项-统计</w:t>
      </w:r>
      <w:bookmarkEnd w:id="62"/>
    </w:p>
    <w:p w:rsidR="00D6412A" w:rsidRDefault="00D6412A" w:rsidP="00D6412A">
      <w:pPr>
        <w:pStyle w:val="22"/>
        <w:spacing w:line="288" w:lineRule="auto"/>
        <w:ind w:firstLine="360"/>
        <w:rPr>
          <w:noProof/>
        </w:rPr>
      </w:pPr>
      <w:r>
        <w:rPr>
          <w:rFonts w:hint="eastAsia"/>
          <w:noProof/>
        </w:rPr>
        <w:t>用户在此界面上可以查询到指定时间段内，接收到的进项发票的蓝票张数、蓝票不含税金额、蓝票税额、红票张数、红票不含税金额、红票税额、作废票张数、作废票不含税金额、作废票税额。</w:t>
      </w:r>
    </w:p>
    <w:p w:rsidR="0065705C" w:rsidRDefault="0065705C" w:rsidP="0065705C">
      <w:pPr>
        <w:pStyle w:val="22"/>
        <w:spacing w:line="288" w:lineRule="auto"/>
        <w:ind w:firstLineChars="0" w:firstLine="0"/>
        <w:rPr>
          <w:noProof/>
        </w:rPr>
      </w:pPr>
      <w:r>
        <w:rPr>
          <w:noProof/>
        </w:rPr>
        <w:drawing>
          <wp:inline distT="0" distB="0" distL="0" distR="0">
            <wp:extent cx="3474720" cy="2369185"/>
            <wp:effectExtent l="0" t="0" r="0" b="0"/>
            <wp:docPr id="24" name="图片 24" descr="C:\Users\Administrator\Desktop\截图\QQ图片201508171600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截图\QQ图片20150817160052.png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05C" w:rsidRDefault="0065705C" w:rsidP="0065705C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46108F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46108F">
        <w:rPr>
          <w:noProof/>
          <w:sz w:val="15"/>
        </w:rPr>
        <w:t>12</w:t>
      </w:r>
      <w:r w:rsidR="00EF47DC" w:rsidRPr="00D6153A">
        <w:rPr>
          <w:sz w:val="15"/>
        </w:rPr>
        <w:fldChar w:fldCharType="end"/>
      </w:r>
    </w:p>
    <w:p w:rsidR="00A364DB" w:rsidRDefault="00A364DB" w:rsidP="00A364DB">
      <w:pPr>
        <w:pStyle w:val="21"/>
        <w:numPr>
          <w:ilvl w:val="0"/>
          <w:numId w:val="0"/>
        </w:numPr>
        <w:rPr>
          <w:noProof/>
        </w:rPr>
        <w:sectPr w:rsidR="00A364DB" w:rsidSect="00167A6E">
          <w:headerReference w:type="default" r:id="rId33"/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A364DB" w:rsidRDefault="00A364DB" w:rsidP="00A364DB">
      <w:pPr>
        <w:pStyle w:val="21"/>
        <w:numPr>
          <w:ilvl w:val="0"/>
          <w:numId w:val="0"/>
        </w:numPr>
        <w:rPr>
          <w:noProof/>
        </w:rPr>
      </w:pPr>
      <w:bookmarkStart w:id="63" w:name="_Toc427609974"/>
      <w:r>
        <w:rPr>
          <w:rFonts w:hint="eastAsia"/>
          <w:noProof/>
        </w:rPr>
        <w:lastRenderedPageBreak/>
        <w:t>3.13 共享本软件</w:t>
      </w:r>
      <w:bookmarkEnd w:id="63"/>
    </w:p>
    <w:p w:rsidR="004B606C" w:rsidRDefault="00A364DB" w:rsidP="004B606C">
      <w:pPr>
        <w:pStyle w:val="22"/>
        <w:spacing w:line="288" w:lineRule="auto"/>
        <w:ind w:firstLine="360"/>
        <w:rPr>
          <w:rFonts w:ascii="微软雅黑" w:hAnsi="微软雅黑"/>
        </w:rPr>
      </w:pPr>
      <w:r>
        <w:rPr>
          <w:rFonts w:hint="eastAsia"/>
          <w:noProof/>
        </w:rPr>
        <w:t>用户可以通过共享本软件功能，推荐他人使用</w:t>
      </w:r>
      <w:r>
        <w:rPr>
          <w:rFonts w:ascii="微软雅黑" w:hAnsi="微软雅黑" w:hint="eastAsia"/>
        </w:rPr>
        <w:t>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）。</w:t>
      </w:r>
    </w:p>
    <w:p w:rsidR="00072F4E" w:rsidRDefault="00072F4E" w:rsidP="00072F4E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474085" cy="2701925"/>
            <wp:effectExtent l="0" t="0" r="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2F4E" w:rsidRDefault="00072F4E" w:rsidP="00072F4E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46108F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46108F">
        <w:rPr>
          <w:noProof/>
          <w:sz w:val="15"/>
        </w:rPr>
        <w:t>13</w:t>
      </w:r>
      <w:r w:rsidR="00EF47DC" w:rsidRPr="00D6153A">
        <w:rPr>
          <w:sz w:val="15"/>
        </w:rPr>
        <w:fldChar w:fldCharType="end"/>
      </w:r>
    </w:p>
    <w:p w:rsidR="00686382" w:rsidRDefault="00A364DB" w:rsidP="004B606C">
      <w:pPr>
        <w:pStyle w:val="22"/>
        <w:spacing w:line="288" w:lineRule="auto"/>
        <w:ind w:firstLine="360"/>
        <w:rPr>
          <w:rFonts w:ascii="微软雅黑" w:hAnsi="微软雅黑"/>
        </w:rPr>
      </w:pPr>
      <w:r>
        <w:rPr>
          <w:rFonts w:ascii="微软雅黑" w:hAnsi="微软雅黑" w:hint="eastAsia"/>
        </w:rPr>
        <w:t>复制下载地址</w:t>
      </w:r>
      <w:r w:rsidR="00686382">
        <w:rPr>
          <w:rFonts w:ascii="微软雅黑" w:hAnsi="微软雅黑" w:hint="eastAsia"/>
        </w:rPr>
        <w:t>：</w:t>
      </w:r>
      <w:r>
        <w:rPr>
          <w:rFonts w:ascii="微软雅黑" w:hAnsi="微软雅黑" w:hint="eastAsia"/>
        </w:rPr>
        <w:t>将可以下载票来票往（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）的url复制到剪切板</w:t>
      </w:r>
      <w:r w:rsidR="00686382">
        <w:rPr>
          <w:rFonts w:ascii="微软雅黑" w:hAnsi="微软雅黑" w:hint="eastAsia"/>
        </w:rPr>
        <w:t>。</w:t>
      </w:r>
    </w:p>
    <w:p w:rsidR="00A364DB" w:rsidRDefault="00A364DB" w:rsidP="004B606C">
      <w:pPr>
        <w:pStyle w:val="22"/>
        <w:spacing w:line="288" w:lineRule="auto"/>
        <w:ind w:firstLine="360"/>
        <w:rPr>
          <w:rFonts w:ascii="微软雅黑" w:hAnsi="微软雅黑"/>
        </w:rPr>
      </w:pPr>
      <w:r>
        <w:rPr>
          <w:rFonts w:ascii="微软雅黑" w:hAnsi="微软雅黑" w:hint="eastAsia"/>
        </w:rPr>
        <w:t>邮件代发</w:t>
      </w:r>
      <w:r w:rsidR="00686382">
        <w:rPr>
          <w:rFonts w:ascii="微软雅黑" w:hAnsi="微软雅黑" w:hint="eastAsia"/>
        </w:rPr>
        <w:t>：</w:t>
      </w:r>
      <w:r>
        <w:rPr>
          <w:rFonts w:ascii="微软雅黑" w:hAnsi="微软雅黑" w:hint="eastAsia"/>
        </w:rPr>
        <w:t>向输入的邮件地址发送邮件，内容包含可以下载票来票往（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）的url。</w:t>
      </w:r>
    </w:p>
    <w:p w:rsidR="00A364DB" w:rsidRDefault="00A364DB" w:rsidP="00A364DB">
      <w:pPr>
        <w:pStyle w:val="21"/>
        <w:numPr>
          <w:ilvl w:val="0"/>
          <w:numId w:val="0"/>
        </w:numPr>
        <w:rPr>
          <w:noProof/>
        </w:rPr>
      </w:pPr>
      <w:bookmarkStart w:id="64" w:name="_Toc427609975"/>
      <w:r>
        <w:rPr>
          <w:rFonts w:hint="eastAsia"/>
          <w:noProof/>
        </w:rPr>
        <w:lastRenderedPageBreak/>
        <w:t>3.14 消息</w:t>
      </w:r>
      <w:bookmarkEnd w:id="64"/>
    </w:p>
    <w:p w:rsidR="00A364DB" w:rsidRDefault="00A364DB" w:rsidP="002504AE">
      <w:pPr>
        <w:pStyle w:val="22"/>
        <w:spacing w:line="288" w:lineRule="auto"/>
        <w:ind w:firstLineChars="0" w:firstLine="360"/>
        <w:rPr>
          <w:rFonts w:ascii="微软雅黑" w:hAnsi="微软雅黑"/>
        </w:rPr>
      </w:pPr>
      <w:r>
        <w:rPr>
          <w:rFonts w:hint="eastAsia"/>
          <w:noProof/>
        </w:rPr>
        <w:t>用户在登录</w:t>
      </w:r>
      <w:r>
        <w:rPr>
          <w:rFonts w:ascii="微软雅黑" w:hAnsi="微软雅黑" w:hint="eastAsia"/>
        </w:rPr>
        <w:t>票来票往（</w:t>
      </w:r>
      <w:r w:rsidRPr="00E16B08">
        <w:rPr>
          <w:rFonts w:ascii="微软雅黑" w:hAnsi="微软雅黑" w:hint="eastAsia"/>
        </w:rPr>
        <w:t>税控发票采集软件</w:t>
      </w:r>
      <w:r>
        <w:rPr>
          <w:rFonts w:ascii="微软雅黑" w:hAnsi="微软雅黑" w:hint="eastAsia"/>
        </w:rPr>
        <w:t>）后，定时收取消息，存在新消息时会冒泡提示。</w:t>
      </w:r>
    </w:p>
    <w:p w:rsidR="002504AE" w:rsidRDefault="00C04E4C" w:rsidP="00531D5E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1713600" cy="907200"/>
            <wp:effectExtent l="0" t="0" r="127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13600" cy="90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4AE" w:rsidRDefault="00C04E4C" w:rsidP="00531D5E">
      <w:pPr>
        <w:pStyle w:val="a7"/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>
        <w:rPr>
          <w:sz w:val="15"/>
        </w:rPr>
        <w:t>1</w:t>
      </w:r>
      <w:r w:rsidR="00531D5E">
        <w:rPr>
          <w:sz w:val="15"/>
        </w:rPr>
        <w:t>4</w:t>
      </w:r>
    </w:p>
    <w:p w:rsidR="007969EA" w:rsidRDefault="00A364DB" w:rsidP="007969EA">
      <w:pPr>
        <w:pStyle w:val="a7"/>
        <w:spacing w:line="288" w:lineRule="auto"/>
        <w:ind w:firstLineChars="200" w:firstLine="360"/>
        <w:jc w:val="left"/>
      </w:pPr>
      <w:r>
        <w:rPr>
          <w:rFonts w:hint="eastAsia"/>
        </w:rPr>
        <w:t>用户可以通过消息按钮，查看所有接收到的消息并进行处理。</w:t>
      </w:r>
    </w:p>
    <w:p w:rsidR="007969EA" w:rsidRDefault="007969EA" w:rsidP="00531D5E">
      <w:pPr>
        <w:pStyle w:val="a7"/>
        <w:spacing w:line="288" w:lineRule="auto"/>
        <w:ind w:firstLineChars="200" w:firstLine="360"/>
      </w:pPr>
      <w:r>
        <w:rPr>
          <w:noProof/>
        </w:rPr>
        <w:drawing>
          <wp:inline distT="0" distB="0" distL="0" distR="0">
            <wp:extent cx="3474085" cy="2056765"/>
            <wp:effectExtent l="0" t="0" r="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05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9EA" w:rsidRPr="007969EA" w:rsidRDefault="007969EA" w:rsidP="007969EA">
      <w:pPr>
        <w:pStyle w:val="a7"/>
        <w:rPr>
          <w:sz w:val="15"/>
        </w:rPr>
        <w:sectPr w:rsidR="007969EA" w:rsidRPr="007969EA" w:rsidSect="00167A6E"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>
        <w:rPr>
          <w:sz w:val="15"/>
        </w:rPr>
        <w:t>15</w:t>
      </w:r>
    </w:p>
    <w:p w:rsidR="00162B88" w:rsidRDefault="00511D02" w:rsidP="00162B88">
      <w:pPr>
        <w:pStyle w:val="1"/>
      </w:pPr>
      <w:bookmarkStart w:id="65" w:name="_Toc427609976"/>
      <w:r w:rsidRPr="00511D02">
        <w:rPr>
          <w:rFonts w:hint="eastAsia"/>
        </w:rPr>
        <w:lastRenderedPageBreak/>
        <w:t>发票数据的消费</w:t>
      </w:r>
      <w:bookmarkEnd w:id="65"/>
    </w:p>
    <w:p w:rsidR="00F00C72" w:rsidRPr="00B6381B" w:rsidRDefault="00F00C72" w:rsidP="00F00C72">
      <w:pPr>
        <w:pStyle w:val="af9"/>
        <w:keepNext/>
        <w:keepLines/>
        <w:numPr>
          <w:ilvl w:val="0"/>
          <w:numId w:val="12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66" w:name="_Toc425161545"/>
      <w:bookmarkStart w:id="67" w:name="_Toc425161630"/>
      <w:bookmarkStart w:id="68" w:name="_Toc427592212"/>
      <w:bookmarkStart w:id="69" w:name="_Toc427605485"/>
      <w:bookmarkStart w:id="70" w:name="_Toc427609977"/>
      <w:bookmarkEnd w:id="66"/>
      <w:bookmarkEnd w:id="67"/>
      <w:bookmarkEnd w:id="68"/>
      <w:bookmarkEnd w:id="69"/>
      <w:bookmarkEnd w:id="70"/>
    </w:p>
    <w:p w:rsidR="00F00C72" w:rsidRPr="00B6381B" w:rsidRDefault="00F00C72" w:rsidP="00F00C72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71" w:name="_Toc425161546"/>
      <w:bookmarkStart w:id="72" w:name="_Toc425161631"/>
      <w:bookmarkStart w:id="73" w:name="_Toc427592213"/>
      <w:bookmarkStart w:id="74" w:name="_Toc427605486"/>
      <w:bookmarkStart w:id="75" w:name="_Toc427609978"/>
      <w:bookmarkEnd w:id="71"/>
      <w:bookmarkEnd w:id="72"/>
      <w:bookmarkEnd w:id="73"/>
      <w:bookmarkEnd w:id="74"/>
      <w:bookmarkEnd w:id="75"/>
    </w:p>
    <w:p w:rsidR="00F00C72" w:rsidRPr="00B6381B" w:rsidRDefault="00F00C72" w:rsidP="00F00C72">
      <w:pPr>
        <w:pStyle w:val="af9"/>
        <w:keepNext/>
        <w:keepLines/>
        <w:numPr>
          <w:ilvl w:val="0"/>
          <w:numId w:val="11"/>
        </w:numPr>
        <w:spacing w:before="200" w:after="200"/>
        <w:ind w:firstLineChars="0"/>
        <w:outlineLvl w:val="1"/>
        <w:rPr>
          <w:rFonts w:ascii="微软雅黑" w:eastAsia="微软雅黑" w:hAnsi="微软雅黑"/>
          <w:bCs/>
          <w:vanish/>
          <w:kern w:val="0"/>
          <w:sz w:val="28"/>
          <w:szCs w:val="28"/>
        </w:rPr>
      </w:pPr>
      <w:bookmarkStart w:id="76" w:name="_Toc425161547"/>
      <w:bookmarkStart w:id="77" w:name="_Toc425161632"/>
      <w:bookmarkStart w:id="78" w:name="_Toc427592214"/>
      <w:bookmarkStart w:id="79" w:name="_Toc427605487"/>
      <w:bookmarkStart w:id="80" w:name="_Toc427609979"/>
      <w:bookmarkEnd w:id="76"/>
      <w:bookmarkEnd w:id="77"/>
      <w:bookmarkEnd w:id="78"/>
      <w:bookmarkEnd w:id="79"/>
      <w:bookmarkEnd w:id="80"/>
    </w:p>
    <w:p w:rsidR="00F00C72" w:rsidRPr="004D16AD" w:rsidRDefault="00BF4546" w:rsidP="004D16AD">
      <w:pPr>
        <w:pStyle w:val="21"/>
      </w:pPr>
      <w:bookmarkStart w:id="81" w:name="_Toc427609980"/>
      <w:r w:rsidRPr="004D16AD">
        <w:rPr>
          <w:rFonts w:hint="eastAsia"/>
        </w:rPr>
        <w:t>场景</w:t>
      </w:r>
      <w:r w:rsidRPr="004D16AD">
        <w:t>一：</w:t>
      </w:r>
      <w:r w:rsidRPr="004D16AD">
        <w:rPr>
          <w:rFonts w:hint="eastAsia"/>
        </w:rPr>
        <w:t>在</w:t>
      </w:r>
      <w:r w:rsidRPr="004D16AD">
        <w:t>申报软件中接收</w:t>
      </w:r>
      <w:r w:rsidRPr="004D16AD">
        <w:rPr>
          <w:rFonts w:hint="eastAsia"/>
        </w:rPr>
        <w:t>进项</w:t>
      </w:r>
      <w:r w:rsidRPr="004D16AD">
        <w:t>发票数据</w:t>
      </w:r>
      <w:bookmarkEnd w:id="81"/>
    </w:p>
    <w:p w:rsidR="00F00C72" w:rsidRDefault="00DC74A8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用户可以在广东申报软件中看到如下界面：</w:t>
      </w:r>
    </w:p>
    <w:p w:rsidR="00F00C72" w:rsidRDefault="001E30F1" w:rsidP="00F00C72">
      <w:pPr>
        <w:pStyle w:val="a7"/>
      </w:pPr>
      <w:r w:rsidRPr="000957FA">
        <w:rPr>
          <w:noProof/>
        </w:rPr>
        <w:drawing>
          <wp:inline distT="0" distB="0" distL="0" distR="0">
            <wp:extent cx="3466768" cy="899795"/>
            <wp:effectExtent l="0" t="0" r="63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15509" b="25094"/>
                    <a:stretch/>
                  </pic:blipFill>
                  <pic:spPr bwMode="auto">
                    <a:xfrm>
                      <a:off x="0" y="0"/>
                      <a:ext cx="3467558" cy="9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00C72" w:rsidRDefault="00F00C72" w:rsidP="00F00C72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1</w:t>
      </w:r>
      <w:r w:rsidR="00EF47DC" w:rsidRPr="00D6153A">
        <w:rPr>
          <w:sz w:val="15"/>
        </w:rPr>
        <w:fldChar w:fldCharType="end"/>
      </w:r>
    </w:p>
    <w:p w:rsidR="00F00C72" w:rsidRPr="001E30F1" w:rsidRDefault="001E30F1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用户点击【一键接收】可以接收所有销货方发送给本企业的进项发票数据。</w:t>
      </w:r>
    </w:p>
    <w:p w:rsidR="001E30F1" w:rsidRPr="001E30F1" w:rsidRDefault="001E30F1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在弹出的界面中选择开票日期区间。</w:t>
      </w:r>
      <w:r w:rsidR="00C00DD5">
        <w:rPr>
          <w:rFonts w:hint="eastAsia"/>
          <w:noProof/>
        </w:rPr>
        <w:t>点击【确定】后就可以接收到所有的发票数据。</w:t>
      </w:r>
    </w:p>
    <w:p w:rsidR="001E30F1" w:rsidRDefault="00C00DD5" w:rsidP="00C00DD5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 w:rsidRPr="000957FA">
        <w:rPr>
          <w:noProof/>
        </w:rPr>
        <w:drawing>
          <wp:inline distT="0" distB="0" distL="0" distR="0">
            <wp:extent cx="1926000" cy="11844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l="2464" t="4396" r="2466" b="4396"/>
                    <a:stretch/>
                  </pic:blipFill>
                  <pic:spPr bwMode="auto">
                    <a:xfrm>
                      <a:off x="0" y="0"/>
                      <a:ext cx="1926000" cy="1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00DD5" w:rsidRDefault="00C00DD5" w:rsidP="00C00DD5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2</w:t>
      </w:r>
      <w:r w:rsidR="00EF47DC" w:rsidRPr="00D6153A">
        <w:rPr>
          <w:sz w:val="15"/>
        </w:rPr>
        <w:fldChar w:fldCharType="end"/>
      </w:r>
    </w:p>
    <w:p w:rsidR="001E30F1" w:rsidRPr="00AB7F74" w:rsidRDefault="00D11B49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用户可以在界面上查询接收到的发票数据。</w:t>
      </w:r>
    </w:p>
    <w:p w:rsidR="00AB7F74" w:rsidRDefault="00AB7F74" w:rsidP="00AB7F74">
      <w:pPr>
        <w:pStyle w:val="a7"/>
        <w:rPr>
          <w:sz w:val="15"/>
        </w:rPr>
      </w:pPr>
      <w:r w:rsidRPr="000957FA">
        <w:rPr>
          <w:noProof/>
        </w:rPr>
        <w:lastRenderedPageBreak/>
        <w:drawing>
          <wp:inline distT="0" distB="0" distL="0" distR="0">
            <wp:extent cx="3472815" cy="6858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t="5065" b="22001"/>
                    <a:stretch/>
                  </pic:blipFill>
                  <pic:spPr bwMode="auto">
                    <a:xfrm>
                      <a:off x="0" y="0"/>
                      <a:ext cx="347281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3</w:t>
      </w:r>
      <w:r w:rsidR="00EF47DC" w:rsidRPr="00D6153A">
        <w:rPr>
          <w:sz w:val="15"/>
        </w:rPr>
        <w:fldChar w:fldCharType="end"/>
      </w:r>
    </w:p>
    <w:p w:rsidR="00AB7F74" w:rsidRPr="00AB7F74" w:rsidRDefault="00AB7F74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noProof/>
        </w:rPr>
        <w:t>如下图所示</w:t>
      </w:r>
      <w:r>
        <w:rPr>
          <w:rFonts w:hint="eastAsia"/>
          <w:noProof/>
        </w:rPr>
        <w:t>，点击【写网上认证文件】按钮。</w:t>
      </w:r>
    </w:p>
    <w:p w:rsidR="00AB7F74" w:rsidRDefault="00AB7F74" w:rsidP="00AB7F74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 w:rsidRPr="000957FA">
        <w:rPr>
          <w:noProof/>
        </w:rPr>
        <w:drawing>
          <wp:inline distT="0" distB="0" distL="0" distR="0">
            <wp:extent cx="3472544" cy="76200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b="9091"/>
                    <a:stretch/>
                  </pic:blipFill>
                  <pic:spPr bwMode="auto">
                    <a:xfrm>
                      <a:off x="0" y="0"/>
                      <a:ext cx="3472544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A6C55" w:rsidRDefault="005A6C55" w:rsidP="005A6C55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</w:p>
    <w:p w:rsidR="00AB7F74" w:rsidRPr="00AB7F74" w:rsidRDefault="00AB7F74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软件提示导出成功。</w:t>
      </w:r>
    </w:p>
    <w:p w:rsidR="00AB7F74" w:rsidRDefault="00AB7F74" w:rsidP="005A6C55">
      <w:pPr>
        <w:pStyle w:val="22"/>
        <w:spacing w:line="288" w:lineRule="auto"/>
        <w:ind w:firstLineChars="0" w:firstLine="0"/>
        <w:jc w:val="center"/>
        <w:rPr>
          <w:rFonts w:ascii="微软雅黑" w:hAnsi="微软雅黑"/>
        </w:rPr>
      </w:pPr>
      <w:r w:rsidRPr="000957FA">
        <w:rPr>
          <w:noProof/>
        </w:rPr>
        <w:drawing>
          <wp:inline distT="0" distB="0" distL="0" distR="0">
            <wp:extent cx="3106800" cy="2109600"/>
            <wp:effectExtent l="0" t="0" r="0" b="508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3484" b="3056"/>
                    <a:stretch/>
                  </pic:blipFill>
                  <pic:spPr bwMode="auto">
                    <a:xfrm>
                      <a:off x="0" y="0"/>
                      <a:ext cx="3106800" cy="21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A6C55" w:rsidRDefault="005A6C55" w:rsidP="005A6C55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SEQ 图 \* ARABIC \s 1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5</w:t>
      </w:r>
      <w:r w:rsidR="00EF47DC" w:rsidRPr="00D6153A">
        <w:rPr>
          <w:sz w:val="15"/>
        </w:rPr>
        <w:fldChar w:fldCharType="end"/>
      </w:r>
    </w:p>
    <w:p w:rsidR="00AB7F74" w:rsidRPr="00AB7F74" w:rsidRDefault="00C42A73" w:rsidP="00C46EB2">
      <w:pPr>
        <w:pStyle w:val="22"/>
        <w:numPr>
          <w:ilvl w:val="0"/>
          <w:numId w:val="25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用户拿到此认证文件后可以到税局或者税局网站上进行认证。</w:t>
      </w:r>
    </w:p>
    <w:p w:rsidR="00F00C72" w:rsidRDefault="00F00C72" w:rsidP="004D16AD">
      <w:pPr>
        <w:pStyle w:val="21"/>
        <w:rPr>
          <w:noProof/>
        </w:rPr>
        <w:sectPr w:rsidR="00F00C72" w:rsidSect="00167A6E">
          <w:headerReference w:type="even" r:id="rId42"/>
          <w:headerReference w:type="default" r:id="rId43"/>
          <w:footerReference w:type="default" r:id="rId44"/>
          <w:headerReference w:type="first" r:id="rId45"/>
          <w:pgSz w:w="7371" w:h="10433"/>
          <w:pgMar w:top="1021" w:right="680" w:bottom="794" w:left="936" w:header="454" w:footer="227" w:gutter="284"/>
          <w:cols w:space="425"/>
          <w:docGrid w:type="linesAndChars" w:linePitch="312"/>
        </w:sectPr>
      </w:pPr>
    </w:p>
    <w:p w:rsidR="00F00C72" w:rsidRDefault="003A6758" w:rsidP="004D16AD">
      <w:pPr>
        <w:pStyle w:val="21"/>
      </w:pPr>
      <w:bookmarkStart w:id="82" w:name="_Toc427609981"/>
      <w:r>
        <w:rPr>
          <w:rFonts w:hint="eastAsia"/>
          <w:noProof/>
        </w:rPr>
        <w:lastRenderedPageBreak/>
        <w:t>场景</w:t>
      </w:r>
      <w:r w:rsidR="006B5AEE">
        <w:rPr>
          <w:rFonts w:hint="eastAsia"/>
          <w:noProof/>
        </w:rPr>
        <w:t>二</w:t>
      </w:r>
      <w:r>
        <w:rPr>
          <w:noProof/>
        </w:rPr>
        <w:t>：</w:t>
      </w:r>
      <w:r>
        <w:rPr>
          <w:rFonts w:hint="eastAsia"/>
          <w:noProof/>
        </w:rPr>
        <w:t>在</w:t>
      </w:r>
      <w:r w:rsidR="006B5AEE">
        <w:rPr>
          <w:rFonts w:hint="eastAsia"/>
          <w:noProof/>
        </w:rPr>
        <w:t>票来票往</w:t>
      </w:r>
      <w:r>
        <w:rPr>
          <w:rFonts w:hint="eastAsia"/>
          <w:noProof/>
        </w:rPr>
        <w:t>中</w:t>
      </w:r>
      <w:r>
        <w:rPr>
          <w:noProof/>
        </w:rPr>
        <w:t>导出</w:t>
      </w:r>
      <w:bookmarkEnd w:id="82"/>
    </w:p>
    <w:p w:rsidR="004E5209" w:rsidRDefault="00BF006E" w:rsidP="004E5209">
      <w:pPr>
        <w:pStyle w:val="22"/>
        <w:numPr>
          <w:ilvl w:val="0"/>
          <w:numId w:val="27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若购货方企业未使用广东电子申报软件或者接收工具，那么可以要求销货方从自己的采集工具的</w:t>
      </w:r>
      <w:r w:rsidR="008075CF">
        <w:rPr>
          <w:rFonts w:hint="eastAsia"/>
          <w:noProof/>
        </w:rPr>
        <w:t>“</w:t>
      </w:r>
      <w:r>
        <w:rPr>
          <w:rFonts w:hint="eastAsia"/>
          <w:noProof/>
        </w:rPr>
        <w:t>发票查询与导出</w:t>
      </w:r>
      <w:r w:rsidR="008075CF">
        <w:rPr>
          <w:rFonts w:hint="eastAsia"/>
          <w:noProof/>
        </w:rPr>
        <w:t>”</w:t>
      </w:r>
      <w:r>
        <w:rPr>
          <w:rFonts w:hint="eastAsia"/>
          <w:noProof/>
        </w:rPr>
        <w:t>界面上选中开给自己的发票，并点击</w:t>
      </w:r>
      <w:r w:rsidR="00486F50">
        <w:rPr>
          <w:rFonts w:hint="eastAsia"/>
          <w:noProof/>
        </w:rPr>
        <w:t>【</w:t>
      </w:r>
      <w:r>
        <w:rPr>
          <w:rFonts w:hint="eastAsia"/>
          <w:noProof/>
        </w:rPr>
        <w:t>发票认证数据导出</w:t>
      </w:r>
      <w:r w:rsidR="00486F50">
        <w:rPr>
          <w:rFonts w:hint="eastAsia"/>
          <w:noProof/>
        </w:rPr>
        <w:t>】</w:t>
      </w:r>
      <w:r>
        <w:rPr>
          <w:rFonts w:hint="eastAsia"/>
          <w:noProof/>
        </w:rPr>
        <w:t>按钮。</w:t>
      </w:r>
    </w:p>
    <w:p w:rsidR="00F00C72" w:rsidRDefault="004E5209" w:rsidP="00F00C72">
      <w:pPr>
        <w:pStyle w:val="22"/>
        <w:spacing w:line="288" w:lineRule="auto"/>
        <w:ind w:firstLineChars="0" w:firstLine="0"/>
        <w:rPr>
          <w:rFonts w:ascii="微软雅黑" w:hAnsi="微软雅黑"/>
        </w:rPr>
      </w:pPr>
      <w:r>
        <w:rPr>
          <w:noProof/>
        </w:rPr>
        <w:drawing>
          <wp:inline distT="0" distB="0" distL="0" distR="0">
            <wp:extent cx="3474085" cy="215328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0C72" w:rsidRDefault="00F00C72" w:rsidP="00F00C72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3815E2">
        <w:rPr>
          <w:sz w:val="15"/>
        </w:rPr>
        <w:t>6</w:t>
      </w:r>
    </w:p>
    <w:p w:rsidR="00B56E6D" w:rsidRDefault="004074B5" w:rsidP="00B56E6D">
      <w:pPr>
        <w:pStyle w:val="22"/>
        <w:numPr>
          <w:ilvl w:val="0"/>
          <w:numId w:val="27"/>
        </w:numPr>
        <w:spacing w:line="288" w:lineRule="auto"/>
        <w:ind w:firstLineChars="0"/>
        <w:rPr>
          <w:rFonts w:ascii="微软雅黑" w:hAnsi="微软雅黑"/>
        </w:rPr>
      </w:pPr>
      <w:r>
        <w:rPr>
          <w:rFonts w:hint="eastAsia"/>
          <w:noProof/>
        </w:rPr>
        <w:t>将文件保存在电脑上</w:t>
      </w:r>
      <w:r w:rsidR="00C33A20">
        <w:rPr>
          <w:rFonts w:hint="eastAsia"/>
          <w:noProof/>
        </w:rPr>
        <w:t>，导</w:t>
      </w:r>
      <w:r w:rsidR="00C33A20">
        <w:rPr>
          <w:noProof/>
        </w:rPr>
        <w:t>出文件为</w:t>
      </w:r>
      <w:r w:rsidR="00C33A20">
        <w:rPr>
          <w:noProof/>
        </w:rPr>
        <w:t>zip</w:t>
      </w:r>
      <w:r w:rsidR="00C33A20">
        <w:rPr>
          <w:noProof/>
        </w:rPr>
        <w:t>压缩文件</w:t>
      </w:r>
      <w:r w:rsidR="00C33A20">
        <w:rPr>
          <w:rFonts w:hint="eastAsia"/>
          <w:noProof/>
        </w:rPr>
        <w:t>。</w:t>
      </w:r>
    </w:p>
    <w:p w:rsidR="00B56E6D" w:rsidRDefault="00620002" w:rsidP="00F00C72">
      <w:pPr>
        <w:pStyle w:val="a7"/>
        <w:rPr>
          <w:sz w:val="15"/>
        </w:rPr>
      </w:pPr>
      <w:r>
        <w:rPr>
          <w:noProof/>
        </w:rPr>
        <w:drawing>
          <wp:inline distT="0" distB="0" distL="0" distR="0">
            <wp:extent cx="2786400" cy="9792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786400" cy="97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C24" w:rsidRDefault="00892C24" w:rsidP="00892C24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3815E2">
        <w:rPr>
          <w:sz w:val="15"/>
        </w:rPr>
        <w:t>7</w:t>
      </w:r>
    </w:p>
    <w:p w:rsidR="00892C24" w:rsidRDefault="00892C24" w:rsidP="009210EF">
      <w:pPr>
        <w:pStyle w:val="22"/>
        <w:numPr>
          <w:ilvl w:val="0"/>
          <w:numId w:val="27"/>
        </w:numPr>
        <w:spacing w:line="288" w:lineRule="auto"/>
        <w:ind w:firstLineChars="0"/>
        <w:rPr>
          <w:sz w:val="15"/>
        </w:rPr>
      </w:pPr>
      <w:r>
        <w:rPr>
          <w:rFonts w:hint="eastAsia"/>
          <w:noProof/>
        </w:rPr>
        <w:t>该文件和</w:t>
      </w:r>
      <w:r w:rsidR="00FA22DD">
        <w:rPr>
          <w:rFonts w:hint="eastAsia"/>
          <w:noProof/>
        </w:rPr>
        <w:t>申报软件</w:t>
      </w:r>
      <w:r>
        <w:rPr>
          <w:rFonts w:hint="eastAsia"/>
          <w:noProof/>
        </w:rPr>
        <w:t>中导出的</w:t>
      </w:r>
      <w:r w:rsidR="00764892">
        <w:rPr>
          <w:rFonts w:hint="eastAsia"/>
          <w:noProof/>
        </w:rPr>
        <w:t>xml</w:t>
      </w:r>
      <w:r>
        <w:rPr>
          <w:rFonts w:hint="eastAsia"/>
          <w:noProof/>
        </w:rPr>
        <w:t>文件相同。</w:t>
      </w:r>
    </w:p>
    <w:p w:rsidR="00892C24" w:rsidRPr="00B56E6D" w:rsidRDefault="00892C24" w:rsidP="00F00C72">
      <w:pPr>
        <w:pStyle w:val="a7"/>
        <w:rPr>
          <w:sz w:val="15"/>
        </w:rPr>
      </w:pPr>
      <w:r w:rsidRPr="000957FA">
        <w:rPr>
          <w:noProof/>
        </w:rPr>
        <w:lastRenderedPageBreak/>
        <w:drawing>
          <wp:inline distT="0" distB="0" distL="0" distR="0">
            <wp:extent cx="3474085" cy="2430653"/>
            <wp:effectExtent l="0" t="0" r="0" b="825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085" cy="2430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C24" w:rsidRDefault="00892C24" w:rsidP="00892C24">
      <w:pPr>
        <w:pStyle w:val="a7"/>
        <w:rPr>
          <w:sz w:val="15"/>
        </w:rPr>
      </w:pPr>
      <w:r w:rsidRPr="00D6153A">
        <w:rPr>
          <w:rFonts w:hint="eastAsia"/>
          <w:sz w:val="15"/>
        </w:rPr>
        <w:t xml:space="preserve">图 </w:t>
      </w:r>
      <w:r w:rsidR="00EF47DC" w:rsidRPr="00D6153A">
        <w:rPr>
          <w:sz w:val="15"/>
        </w:rPr>
        <w:fldChar w:fldCharType="begin"/>
      </w:r>
      <w:r w:rsidRPr="00D6153A">
        <w:rPr>
          <w:rFonts w:hint="eastAsia"/>
          <w:sz w:val="15"/>
        </w:rPr>
        <w:instrText>STYLEREF 1 \s</w:instrText>
      </w:r>
      <w:r w:rsidR="00EF47DC" w:rsidRPr="00D6153A">
        <w:rPr>
          <w:sz w:val="15"/>
        </w:rPr>
        <w:fldChar w:fldCharType="separate"/>
      </w:r>
      <w:r w:rsidR="00A831A2">
        <w:rPr>
          <w:noProof/>
          <w:sz w:val="15"/>
        </w:rPr>
        <w:t>4</w:t>
      </w:r>
      <w:r w:rsidR="00EF47DC" w:rsidRPr="00D6153A">
        <w:rPr>
          <w:sz w:val="15"/>
        </w:rPr>
        <w:fldChar w:fldCharType="end"/>
      </w:r>
      <w:r w:rsidRPr="00D6153A">
        <w:rPr>
          <w:sz w:val="15"/>
        </w:rPr>
        <w:noBreakHyphen/>
      </w:r>
      <w:r w:rsidR="003815E2">
        <w:rPr>
          <w:sz w:val="15"/>
        </w:rPr>
        <w:t>8</w:t>
      </w:r>
    </w:p>
    <w:sectPr w:rsidR="00892C24" w:rsidSect="00167A6E">
      <w:pgSz w:w="7371" w:h="10433"/>
      <w:pgMar w:top="1021" w:right="680" w:bottom="794" w:left="936" w:header="454" w:footer="227" w:gutter="284"/>
      <w:cols w:space="425"/>
      <w:docGrid w:type="linesAndChar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1BD4" w:rsidRDefault="00881BD4">
      <w:pPr>
        <w:ind w:firstLine="360"/>
      </w:pPr>
      <w:r>
        <w:separator/>
      </w:r>
    </w:p>
    <w:p w:rsidR="00881BD4" w:rsidRDefault="00881BD4" w:rsidP="000D2195">
      <w:pPr>
        <w:ind w:firstLine="360"/>
      </w:pPr>
    </w:p>
  </w:endnote>
  <w:endnote w:type="continuationSeparator" w:id="1">
    <w:p w:rsidR="00881BD4" w:rsidRDefault="00881BD4">
      <w:pPr>
        <w:ind w:firstLine="360"/>
      </w:pPr>
      <w:r>
        <w:continuationSeparator/>
      </w:r>
    </w:p>
    <w:p w:rsidR="00881BD4" w:rsidRDefault="00881BD4" w:rsidP="000D2195">
      <w:pPr>
        <w:ind w:firstLine="360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楷体_GB2312"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197FF0" w:rsidRDefault="00287844" w:rsidP="00197FF0">
    <w:pPr>
      <w:pStyle w:val="af3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A86AEE" w:rsidRDefault="00287844" w:rsidP="00A86AEE">
    <w:pPr>
      <w:pStyle w:val="af3"/>
      <w:jc w:val="both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C72" w:rsidRPr="00A86AEE" w:rsidRDefault="00F00C72" w:rsidP="00A86AEE">
    <w:pPr>
      <w:pStyle w:val="af3"/>
      <w:jc w:val="both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1BD4" w:rsidRDefault="00881BD4">
      <w:pPr>
        <w:ind w:firstLine="360"/>
      </w:pPr>
      <w:r>
        <w:separator/>
      </w:r>
    </w:p>
    <w:p w:rsidR="00881BD4" w:rsidRDefault="00881BD4" w:rsidP="000D2195">
      <w:pPr>
        <w:ind w:firstLine="360"/>
      </w:pPr>
    </w:p>
  </w:footnote>
  <w:footnote w:type="continuationSeparator" w:id="1">
    <w:p w:rsidR="00881BD4" w:rsidRDefault="00881BD4">
      <w:pPr>
        <w:ind w:firstLine="360"/>
      </w:pPr>
      <w:r>
        <w:continuationSeparator/>
      </w:r>
    </w:p>
    <w:p w:rsidR="00881BD4" w:rsidRDefault="00881BD4" w:rsidP="000D2195">
      <w:pPr>
        <w:ind w:firstLine="360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BC6" w:rsidRDefault="00464BC6">
    <w:pPr>
      <w:pStyle w:val="af2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BC6" w:rsidRDefault="00464BC6">
    <w:pPr>
      <w:pStyle w:val="af2"/>
      <w:ind w:firstLine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Default="00287844" w:rsidP="00962F16">
    <w:pPr>
      <w:ind w:firstLine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F544CA" w:rsidRDefault="00814D88" w:rsidP="00DE532B">
    <w:pPr>
      <w:rPr>
        <w:rFonts w:ascii="微软雅黑" w:eastAsia="微软雅黑" w:hAnsi="微软雅黑"/>
      </w:rPr>
    </w:pPr>
    <w:r w:rsidRPr="005A24C3">
      <w:rPr>
        <w:rFonts w:ascii="微软雅黑" w:eastAsia="微软雅黑" w:hAnsi="微软雅黑"/>
        <w:sz w:val="16"/>
      </w:rPr>
      <w:t>00</w:t>
    </w:r>
    <w:sdt>
      <w:sdtPr>
        <w:rPr>
          <w:rFonts w:ascii="微软雅黑" w:eastAsia="微软雅黑" w:hAnsi="微软雅黑"/>
          <w:sz w:val="16"/>
        </w:rPr>
        <w:id w:val="-1044982733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5A24C3">
          <w:rPr>
            <w:rFonts w:ascii="微软雅黑" w:eastAsia="微软雅黑" w:hAnsi="微软雅黑"/>
            <w:sz w:val="16"/>
          </w:rPr>
          <w:fldChar w:fldCharType="begin"/>
        </w:r>
        <w:r w:rsidRPr="005A24C3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5A24C3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4</w:t>
        </w:r>
        <w:r w:rsidR="00EF47DC" w:rsidRPr="005A24C3">
          <w:rPr>
            <w:rFonts w:ascii="微软雅黑" w:eastAsia="微软雅黑" w:hAnsi="微软雅黑"/>
            <w:sz w:val="16"/>
          </w:rPr>
          <w:fldChar w:fldCharType="end"/>
        </w:r>
      </w:sdtContent>
    </w:sdt>
    <w:r w:rsidR="00287844" w:rsidRPr="00F544CA">
      <w:rPr>
        <w:rFonts w:ascii="微软雅黑" w:eastAsia="微软雅黑" w:hAnsi="微软雅黑" w:hint="eastAsia"/>
        <w:position w:val="2"/>
        <w:sz w:val="16"/>
      </w:rPr>
      <w:t>｜</w:t>
    </w:r>
    <w:r w:rsidR="00287844" w:rsidRPr="00F544CA">
      <w:rPr>
        <w:rFonts w:ascii="微软雅黑" w:eastAsia="微软雅黑" w:hAnsi="微软雅黑" w:hint="eastAsia"/>
        <w:sz w:val="16"/>
      </w:rPr>
      <w:t>第</w:t>
    </w:r>
    <w:r w:rsidR="00C10A40">
      <w:rPr>
        <w:rFonts w:ascii="微软雅黑" w:eastAsia="微软雅黑" w:hAnsi="微软雅黑"/>
        <w:sz w:val="16"/>
      </w:rPr>
      <w:t>2</w:t>
    </w:r>
    <w:r w:rsidR="00287844" w:rsidRPr="00F544CA">
      <w:rPr>
        <w:rFonts w:ascii="微软雅黑" w:eastAsia="微软雅黑" w:hAnsi="微软雅黑" w:hint="eastAsia"/>
        <w:sz w:val="16"/>
      </w:rPr>
      <w:t xml:space="preserve">章 </w:t>
    </w:r>
    <w:r w:rsidR="00C10A40">
      <w:rPr>
        <w:rFonts w:ascii="微软雅黑" w:eastAsia="微软雅黑" w:hAnsi="微软雅黑" w:hint="eastAsia"/>
        <w:sz w:val="16"/>
      </w:rPr>
      <w:t>安装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8B5B6E" w:rsidRDefault="00287844" w:rsidP="007C6D5B">
    <w:pPr>
      <w:wordWrap w:val="0"/>
      <w:jc w:val="right"/>
    </w:pPr>
    <w:r w:rsidRPr="00222E18">
      <w:rPr>
        <w:rFonts w:ascii="微软雅黑" w:eastAsia="微软雅黑" w:hAnsi="微软雅黑" w:hint="eastAsia"/>
        <w:sz w:val="16"/>
      </w:rPr>
      <w:t>第</w:t>
    </w:r>
    <w:r w:rsidR="00886F6C">
      <w:rPr>
        <w:rFonts w:ascii="微软雅黑" w:eastAsia="微软雅黑" w:hAnsi="微软雅黑" w:hint="eastAsia"/>
        <w:sz w:val="16"/>
      </w:rPr>
      <w:t>2</w:t>
    </w:r>
    <w:r w:rsidRPr="00222E18">
      <w:rPr>
        <w:rFonts w:ascii="微软雅黑" w:eastAsia="微软雅黑" w:hAnsi="微软雅黑" w:hint="eastAsia"/>
        <w:sz w:val="16"/>
      </w:rPr>
      <w:t xml:space="preserve">章 </w:t>
    </w:r>
    <w:r w:rsidR="00886F6C">
      <w:rPr>
        <w:rFonts w:ascii="微软雅黑" w:eastAsia="微软雅黑" w:hAnsi="微软雅黑" w:hint="eastAsia"/>
        <w:sz w:val="16"/>
      </w:rPr>
      <w:t>安装</w:t>
    </w:r>
    <w:r w:rsidRPr="00510ABB">
      <w:rPr>
        <w:rFonts w:ascii="微软雅黑" w:eastAsia="微软雅黑" w:hAnsi="微软雅黑" w:hint="eastAsia"/>
        <w:position w:val="2"/>
        <w:sz w:val="16"/>
      </w:rPr>
      <w:t>｜</w:t>
    </w:r>
    <w:r w:rsidR="000424F6" w:rsidRPr="005A24C3">
      <w:rPr>
        <w:rFonts w:ascii="微软雅黑" w:eastAsia="微软雅黑" w:hAnsi="微软雅黑"/>
        <w:sz w:val="16"/>
      </w:rPr>
      <w:t>0</w:t>
    </w:r>
    <w:sdt>
      <w:sdtPr>
        <w:rPr>
          <w:rFonts w:ascii="微软雅黑" w:eastAsia="微软雅黑" w:hAnsi="微软雅黑"/>
          <w:sz w:val="16"/>
        </w:rPr>
        <w:id w:val="429246043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5A24C3">
          <w:rPr>
            <w:rFonts w:ascii="微软雅黑" w:eastAsia="微软雅黑" w:hAnsi="微软雅黑"/>
            <w:sz w:val="16"/>
          </w:rPr>
          <w:fldChar w:fldCharType="begin"/>
        </w:r>
        <w:r w:rsidR="000424F6" w:rsidRPr="005A24C3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5A24C3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5</w:t>
        </w:r>
        <w:r w:rsidR="00EF47DC" w:rsidRPr="005A24C3">
          <w:rPr>
            <w:rFonts w:ascii="微软雅黑" w:eastAsia="微软雅黑" w:hAnsi="微软雅黑"/>
            <w:sz w:val="16"/>
          </w:rPr>
          <w:fldChar w:fldCharType="end"/>
        </w:r>
      </w:sdtContent>
    </w:sdt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623777" w:rsidRDefault="00287844" w:rsidP="00464D18">
    <w:pPr>
      <w:jc w:val="right"/>
    </w:pPr>
    <w:r w:rsidRPr="00222E18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1</w:t>
    </w:r>
    <w:r w:rsidRPr="00222E18">
      <w:rPr>
        <w:rFonts w:ascii="微软雅黑" w:eastAsia="微软雅黑" w:hAnsi="微软雅黑" w:hint="eastAsia"/>
        <w:sz w:val="16"/>
      </w:rPr>
      <w:t xml:space="preserve">章 </w:t>
    </w:r>
    <w:r>
      <w:rPr>
        <w:rFonts w:ascii="微软雅黑" w:eastAsia="微软雅黑" w:hAnsi="微软雅黑" w:hint="eastAsia"/>
        <w:sz w:val="16"/>
      </w:rPr>
      <w:t>基础知识</w:t>
    </w:r>
    <w:r w:rsidRPr="00510ABB">
      <w:rPr>
        <w:rFonts w:ascii="微软雅黑" w:eastAsia="微软雅黑" w:hAnsi="微软雅黑" w:hint="eastAsia"/>
        <w:position w:val="2"/>
        <w:sz w:val="16"/>
      </w:rPr>
      <w:t>｜</w:t>
    </w:r>
    <w:r w:rsidRPr="00EB299F">
      <w:rPr>
        <w:rFonts w:ascii="微软雅黑" w:eastAsia="微软雅黑" w:hAnsi="微软雅黑"/>
        <w:sz w:val="16"/>
      </w:rPr>
      <w:t>00</w:t>
    </w:r>
    <w:r>
      <w:rPr>
        <w:rFonts w:ascii="微软雅黑" w:eastAsia="微软雅黑" w:hAnsi="微软雅黑"/>
        <w:sz w:val="16"/>
      </w:rPr>
      <w:t>3</w: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7844" w:rsidRPr="00A7740A" w:rsidRDefault="00287844" w:rsidP="00A7740A">
    <w:pPr>
      <w:rPr>
        <w:rFonts w:ascii="微软雅黑" w:eastAsia="微软雅黑" w:hAnsi="微软雅黑"/>
      </w:rPr>
    </w:pPr>
    <w:r w:rsidRPr="00A7740A">
      <w:rPr>
        <w:rFonts w:ascii="微软雅黑" w:eastAsia="微软雅黑" w:hAnsi="微软雅黑" w:hint="eastAsia"/>
        <w:sz w:val="16"/>
      </w:rPr>
      <w:t>0</w:t>
    </w:r>
    <w:r w:rsidRPr="00A7740A">
      <w:rPr>
        <w:rFonts w:ascii="微软雅黑" w:eastAsia="微软雅黑" w:hAnsi="微软雅黑"/>
        <w:sz w:val="16"/>
      </w:rPr>
      <w:t>07</w:t>
    </w:r>
    <w:r w:rsidRPr="00A7740A">
      <w:rPr>
        <w:rFonts w:ascii="微软雅黑" w:eastAsia="微软雅黑" w:hAnsi="微软雅黑" w:hint="eastAsia"/>
        <w:position w:val="2"/>
        <w:sz w:val="16"/>
      </w:rPr>
      <w:t>｜</w:t>
    </w:r>
    <w:r w:rsidRPr="00A7740A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3</w:t>
    </w:r>
    <w:r w:rsidRPr="00A7740A">
      <w:rPr>
        <w:rFonts w:ascii="微软雅黑" w:eastAsia="微软雅黑" w:hAnsi="微软雅黑" w:hint="eastAsia"/>
        <w:sz w:val="16"/>
      </w:rPr>
      <w:t>章 系统安装</w: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49F1" w:rsidRPr="00F544CA" w:rsidRDefault="004A49F1" w:rsidP="00DE532B">
    <w:pPr>
      <w:rPr>
        <w:rFonts w:ascii="微软雅黑" w:eastAsia="微软雅黑" w:hAnsi="微软雅黑"/>
      </w:rPr>
    </w:pPr>
    <w:r w:rsidRPr="005A24C3">
      <w:rPr>
        <w:rFonts w:ascii="微软雅黑" w:eastAsia="微软雅黑" w:hAnsi="微软雅黑"/>
        <w:sz w:val="16"/>
      </w:rPr>
      <w:t>0</w:t>
    </w:r>
    <w:sdt>
      <w:sdtPr>
        <w:rPr>
          <w:rFonts w:ascii="微软雅黑" w:eastAsia="微软雅黑" w:hAnsi="微软雅黑"/>
          <w:sz w:val="16"/>
        </w:rPr>
        <w:id w:val="1569225346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F22401">
          <w:rPr>
            <w:rFonts w:ascii="微软雅黑" w:eastAsia="微软雅黑" w:hAnsi="微软雅黑"/>
            <w:sz w:val="16"/>
          </w:rPr>
          <w:fldChar w:fldCharType="begin"/>
        </w:r>
        <w:r w:rsidR="00F22401" w:rsidRPr="00F22401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F22401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12</w:t>
        </w:r>
        <w:r w:rsidR="00EF47DC" w:rsidRPr="00F22401">
          <w:rPr>
            <w:rFonts w:ascii="微软雅黑" w:eastAsia="微软雅黑" w:hAnsi="微软雅黑"/>
            <w:sz w:val="16"/>
          </w:rPr>
          <w:fldChar w:fldCharType="end"/>
        </w:r>
      </w:sdtContent>
    </w:sdt>
    <w:r w:rsidRPr="00F544CA">
      <w:rPr>
        <w:rFonts w:ascii="微软雅黑" w:eastAsia="微软雅黑" w:hAnsi="微软雅黑" w:hint="eastAsia"/>
        <w:position w:val="2"/>
        <w:sz w:val="16"/>
      </w:rPr>
      <w:t>｜</w:t>
    </w:r>
    <w:r w:rsidRPr="00F544CA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3</w:t>
    </w:r>
    <w:r w:rsidRPr="00F544CA">
      <w:rPr>
        <w:rFonts w:ascii="微软雅黑" w:eastAsia="微软雅黑" w:hAnsi="微软雅黑" w:hint="eastAsia"/>
        <w:sz w:val="16"/>
      </w:rPr>
      <w:t xml:space="preserve">章 </w:t>
    </w:r>
    <w:r w:rsidRPr="00C10A40">
      <w:rPr>
        <w:rFonts w:ascii="微软雅黑" w:eastAsia="微软雅黑" w:hAnsi="微软雅黑" w:hint="eastAsia"/>
        <w:sz w:val="16"/>
      </w:rPr>
      <w:t>税控发票采集工具</w: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134" w:rsidRPr="008B5B6E" w:rsidRDefault="00684134" w:rsidP="007C6D5B">
    <w:pPr>
      <w:wordWrap w:val="0"/>
      <w:jc w:val="right"/>
    </w:pPr>
    <w:r w:rsidRPr="00222E18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3</w:t>
    </w:r>
    <w:r w:rsidRPr="00222E18">
      <w:rPr>
        <w:rFonts w:ascii="微软雅黑" w:eastAsia="微软雅黑" w:hAnsi="微软雅黑" w:hint="eastAsia"/>
        <w:sz w:val="16"/>
      </w:rPr>
      <w:t>章</w:t>
    </w:r>
    <w:r w:rsidRPr="00C10A40">
      <w:rPr>
        <w:rFonts w:ascii="微软雅黑" w:eastAsia="微软雅黑" w:hAnsi="微软雅黑" w:hint="eastAsia"/>
        <w:sz w:val="16"/>
      </w:rPr>
      <w:t>税控发票采集工具</w:t>
    </w:r>
    <w:r w:rsidRPr="00510ABB">
      <w:rPr>
        <w:rFonts w:ascii="微软雅黑" w:eastAsia="微软雅黑" w:hAnsi="微软雅黑" w:hint="eastAsia"/>
        <w:position w:val="2"/>
        <w:sz w:val="16"/>
      </w:rPr>
      <w:t>｜</w:t>
    </w:r>
    <w:r w:rsidRPr="005A24C3">
      <w:rPr>
        <w:rFonts w:ascii="微软雅黑" w:eastAsia="微软雅黑" w:hAnsi="微软雅黑"/>
        <w:sz w:val="16"/>
      </w:rPr>
      <w:t>0</w:t>
    </w:r>
    <w:sdt>
      <w:sdtPr>
        <w:rPr>
          <w:rFonts w:ascii="微软雅黑" w:eastAsia="微软雅黑" w:hAnsi="微软雅黑"/>
          <w:sz w:val="16"/>
        </w:rPr>
        <w:id w:val="-1624312048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F22401">
          <w:rPr>
            <w:rFonts w:ascii="微软雅黑" w:eastAsia="微软雅黑" w:hAnsi="微软雅黑"/>
            <w:sz w:val="16"/>
          </w:rPr>
          <w:fldChar w:fldCharType="begin"/>
        </w:r>
        <w:r w:rsidR="00F22401" w:rsidRPr="00F22401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F22401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17</w:t>
        </w:r>
        <w:r w:rsidR="00EF47DC" w:rsidRPr="00F22401">
          <w:rPr>
            <w:rFonts w:ascii="微软雅黑" w:eastAsia="微软雅黑" w:hAnsi="微软雅黑"/>
            <w:sz w:val="16"/>
          </w:rPr>
          <w:fldChar w:fldCharType="end"/>
        </w:r>
      </w:sdtContent>
    </w:sdt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0A40" w:rsidRPr="00F544CA" w:rsidRDefault="00C10A40" w:rsidP="00DE532B">
    <w:pPr>
      <w:rPr>
        <w:rFonts w:ascii="微软雅黑" w:eastAsia="微软雅黑" w:hAnsi="微软雅黑"/>
      </w:rPr>
    </w:pPr>
    <w:r w:rsidRPr="005A24C3">
      <w:rPr>
        <w:rFonts w:ascii="微软雅黑" w:eastAsia="微软雅黑" w:hAnsi="微软雅黑"/>
        <w:sz w:val="16"/>
      </w:rPr>
      <w:t>0</w:t>
    </w:r>
    <w:sdt>
      <w:sdtPr>
        <w:rPr>
          <w:rFonts w:ascii="微软雅黑" w:eastAsia="微软雅黑" w:hAnsi="微软雅黑"/>
          <w:sz w:val="16"/>
        </w:rPr>
        <w:id w:val="454760938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F22401">
          <w:rPr>
            <w:rFonts w:ascii="微软雅黑" w:eastAsia="微软雅黑" w:hAnsi="微软雅黑"/>
            <w:sz w:val="16"/>
          </w:rPr>
          <w:fldChar w:fldCharType="begin"/>
        </w:r>
        <w:r w:rsidR="00F22401" w:rsidRPr="00F22401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F22401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20</w:t>
        </w:r>
        <w:r w:rsidR="00EF47DC" w:rsidRPr="00F22401">
          <w:rPr>
            <w:rFonts w:ascii="微软雅黑" w:eastAsia="微软雅黑" w:hAnsi="微软雅黑"/>
            <w:sz w:val="16"/>
          </w:rPr>
          <w:fldChar w:fldCharType="end"/>
        </w:r>
      </w:sdtContent>
    </w:sdt>
    <w:r w:rsidRPr="00F544CA">
      <w:rPr>
        <w:rFonts w:ascii="微软雅黑" w:eastAsia="微软雅黑" w:hAnsi="微软雅黑" w:hint="eastAsia"/>
        <w:position w:val="2"/>
        <w:sz w:val="16"/>
      </w:rPr>
      <w:t>｜</w:t>
    </w:r>
    <w:r w:rsidRPr="00F544CA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4</w:t>
    </w:r>
    <w:r w:rsidRPr="00F544CA">
      <w:rPr>
        <w:rFonts w:ascii="微软雅黑" w:eastAsia="微软雅黑" w:hAnsi="微软雅黑" w:hint="eastAsia"/>
        <w:sz w:val="16"/>
      </w:rPr>
      <w:t xml:space="preserve">章 </w:t>
    </w:r>
    <w:r>
      <w:rPr>
        <w:rFonts w:ascii="微软雅黑" w:eastAsia="微软雅黑" w:hAnsi="微软雅黑" w:hint="eastAsia"/>
        <w:sz w:val="16"/>
      </w:rPr>
      <w:t>发票</w:t>
    </w:r>
    <w:r>
      <w:rPr>
        <w:rFonts w:ascii="微软雅黑" w:eastAsia="微软雅黑" w:hAnsi="微软雅黑"/>
        <w:sz w:val="16"/>
      </w:rPr>
      <w:t>数据的消费</w: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0A40" w:rsidRPr="008B5B6E" w:rsidRDefault="00C10A40" w:rsidP="007C6D5B">
    <w:pPr>
      <w:wordWrap w:val="0"/>
      <w:jc w:val="right"/>
    </w:pPr>
    <w:r w:rsidRPr="00222E18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4</w:t>
    </w:r>
    <w:r w:rsidRPr="00222E18">
      <w:rPr>
        <w:rFonts w:ascii="微软雅黑" w:eastAsia="微软雅黑" w:hAnsi="微软雅黑" w:hint="eastAsia"/>
        <w:sz w:val="16"/>
      </w:rPr>
      <w:t>章</w:t>
    </w:r>
    <w:r>
      <w:rPr>
        <w:rFonts w:ascii="微软雅黑" w:eastAsia="微软雅黑" w:hAnsi="微软雅黑" w:hint="eastAsia"/>
        <w:sz w:val="16"/>
      </w:rPr>
      <w:t xml:space="preserve"> 发票</w:t>
    </w:r>
    <w:r>
      <w:rPr>
        <w:rFonts w:ascii="微软雅黑" w:eastAsia="微软雅黑" w:hAnsi="微软雅黑"/>
        <w:sz w:val="16"/>
      </w:rPr>
      <w:t>数据的消费</w:t>
    </w:r>
    <w:r w:rsidRPr="00510ABB">
      <w:rPr>
        <w:rFonts w:ascii="微软雅黑" w:eastAsia="微软雅黑" w:hAnsi="微软雅黑" w:hint="eastAsia"/>
        <w:position w:val="2"/>
        <w:sz w:val="16"/>
      </w:rPr>
      <w:t>｜</w:t>
    </w:r>
    <w:r w:rsidRPr="005A24C3">
      <w:rPr>
        <w:rFonts w:ascii="微软雅黑" w:eastAsia="微软雅黑" w:hAnsi="微软雅黑"/>
        <w:sz w:val="16"/>
      </w:rPr>
      <w:t>0</w:t>
    </w:r>
    <w:sdt>
      <w:sdtPr>
        <w:rPr>
          <w:rFonts w:ascii="微软雅黑" w:eastAsia="微软雅黑" w:hAnsi="微软雅黑"/>
          <w:sz w:val="16"/>
        </w:rPr>
        <w:id w:val="-2090840198"/>
        <w:docPartObj>
          <w:docPartGallery w:val="Page Numbers (Bottom of Page)"/>
          <w:docPartUnique/>
        </w:docPartObj>
      </w:sdtPr>
      <w:sdtEndPr>
        <w:rPr>
          <w:rFonts w:ascii="宋体" w:eastAsia="宋体" w:hAnsi="宋体"/>
        </w:rPr>
      </w:sdtEndPr>
      <w:sdtContent>
        <w:r w:rsidR="00EF47DC" w:rsidRPr="00F22401">
          <w:rPr>
            <w:rFonts w:ascii="微软雅黑" w:eastAsia="微软雅黑" w:hAnsi="微软雅黑"/>
            <w:sz w:val="16"/>
          </w:rPr>
          <w:fldChar w:fldCharType="begin"/>
        </w:r>
        <w:r w:rsidR="00F22401" w:rsidRPr="00F22401">
          <w:rPr>
            <w:rFonts w:ascii="微软雅黑" w:eastAsia="微软雅黑" w:hAnsi="微软雅黑"/>
            <w:sz w:val="16"/>
          </w:rPr>
          <w:instrText>PAGE   \* MERGEFORMAT</w:instrText>
        </w:r>
        <w:r w:rsidR="00EF47DC" w:rsidRPr="00F22401">
          <w:rPr>
            <w:rFonts w:ascii="微软雅黑" w:eastAsia="微软雅黑" w:hAnsi="微软雅黑"/>
            <w:sz w:val="16"/>
          </w:rPr>
          <w:fldChar w:fldCharType="separate"/>
        </w:r>
        <w:r w:rsidR="0005056B" w:rsidRPr="0005056B">
          <w:rPr>
            <w:rFonts w:ascii="微软雅黑" w:eastAsia="微软雅黑" w:hAnsi="微软雅黑"/>
            <w:noProof/>
            <w:sz w:val="16"/>
            <w:lang w:val="zh-CN"/>
          </w:rPr>
          <w:t>19</w:t>
        </w:r>
        <w:r w:rsidR="00EF47DC" w:rsidRPr="00F22401">
          <w:rPr>
            <w:rFonts w:ascii="微软雅黑" w:eastAsia="微软雅黑" w:hAnsi="微软雅黑"/>
            <w:sz w:val="16"/>
          </w:rPr>
          <w:fldChar w:fldCharType="end"/>
        </w:r>
      </w:sdtContent>
    </w:sdt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C72" w:rsidRPr="00A7740A" w:rsidRDefault="00F00C72" w:rsidP="00A7740A">
    <w:pPr>
      <w:rPr>
        <w:rFonts w:ascii="微软雅黑" w:eastAsia="微软雅黑" w:hAnsi="微软雅黑"/>
      </w:rPr>
    </w:pPr>
    <w:r w:rsidRPr="00A7740A">
      <w:rPr>
        <w:rFonts w:ascii="微软雅黑" w:eastAsia="微软雅黑" w:hAnsi="微软雅黑" w:hint="eastAsia"/>
        <w:sz w:val="16"/>
      </w:rPr>
      <w:t>0</w:t>
    </w:r>
    <w:r w:rsidRPr="00A7740A">
      <w:rPr>
        <w:rFonts w:ascii="微软雅黑" w:eastAsia="微软雅黑" w:hAnsi="微软雅黑"/>
        <w:sz w:val="16"/>
      </w:rPr>
      <w:t>07</w:t>
    </w:r>
    <w:r w:rsidRPr="00A7740A">
      <w:rPr>
        <w:rFonts w:ascii="微软雅黑" w:eastAsia="微软雅黑" w:hAnsi="微软雅黑" w:hint="eastAsia"/>
        <w:position w:val="2"/>
        <w:sz w:val="16"/>
      </w:rPr>
      <w:t>｜</w:t>
    </w:r>
    <w:r w:rsidRPr="00A7740A">
      <w:rPr>
        <w:rFonts w:ascii="微软雅黑" w:eastAsia="微软雅黑" w:hAnsi="微软雅黑" w:hint="eastAsia"/>
        <w:sz w:val="16"/>
      </w:rPr>
      <w:t>第</w:t>
    </w:r>
    <w:r>
      <w:rPr>
        <w:rFonts w:ascii="微软雅黑" w:eastAsia="微软雅黑" w:hAnsi="微软雅黑"/>
        <w:sz w:val="16"/>
      </w:rPr>
      <w:t>3</w:t>
    </w:r>
    <w:r w:rsidRPr="00A7740A">
      <w:rPr>
        <w:rFonts w:ascii="微软雅黑" w:eastAsia="微软雅黑" w:hAnsi="微软雅黑" w:hint="eastAsia"/>
        <w:sz w:val="16"/>
      </w:rPr>
      <w:t>章 系统安装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558C5D48"/>
    <w:lvl w:ilvl="0">
      <w:start w:val="1"/>
      <w:numFmt w:val="decimal"/>
      <w:pStyle w:val="2"/>
      <w:lvlText w:val="%1)"/>
      <w:lvlJc w:val="left"/>
      <w:pPr>
        <w:tabs>
          <w:tab w:val="num" w:pos="839"/>
        </w:tabs>
        <w:ind w:left="839" w:hanging="419"/>
      </w:pPr>
      <w:rPr>
        <w:rFonts w:hint="eastAsia"/>
      </w:rPr>
    </w:lvl>
  </w:abstractNum>
  <w:abstractNum w:abstractNumId="1">
    <w:nsid w:val="FFFFFF83"/>
    <w:multiLevelType w:val="singleLevel"/>
    <w:tmpl w:val="C44E885C"/>
    <w:lvl w:ilvl="0">
      <w:start w:val="1"/>
      <w:numFmt w:val="bullet"/>
      <w:pStyle w:val="20"/>
      <w:suff w:val="space"/>
      <w:lvlText w:val=""/>
      <w:lvlJc w:val="left"/>
      <w:pPr>
        <w:ind w:left="782" w:hanging="362"/>
      </w:pPr>
      <w:rPr>
        <w:rFonts w:ascii="Wingdings" w:hAnsi="Wingdings" w:hint="default"/>
      </w:rPr>
    </w:lvl>
  </w:abstractNum>
  <w:abstractNum w:abstractNumId="2">
    <w:nsid w:val="FFFFFF88"/>
    <w:multiLevelType w:val="singleLevel"/>
    <w:tmpl w:val="E208D2B2"/>
    <w:lvl w:ilvl="0">
      <w:start w:val="1"/>
      <w:numFmt w:val="decimal"/>
      <w:pStyle w:val="a"/>
      <w:lvlText w:val="%1."/>
      <w:lvlJc w:val="left"/>
      <w:pPr>
        <w:tabs>
          <w:tab w:val="num" w:pos="420"/>
        </w:tabs>
        <w:ind w:left="420" w:hanging="420"/>
      </w:pPr>
      <w:rPr>
        <w:rFonts w:hint="eastAsia"/>
      </w:rPr>
    </w:lvl>
  </w:abstractNum>
  <w:abstractNum w:abstractNumId="3">
    <w:nsid w:val="FFFFFF89"/>
    <w:multiLevelType w:val="singleLevel"/>
    <w:tmpl w:val="4D8690A0"/>
    <w:lvl w:ilvl="0">
      <w:start w:val="1"/>
      <w:numFmt w:val="bullet"/>
      <w:pStyle w:val="a0"/>
      <w:lvlText w:val=""/>
      <w:lvlJc w:val="left"/>
      <w:pPr>
        <w:tabs>
          <w:tab w:val="num" w:pos="227"/>
        </w:tabs>
        <w:ind w:left="420" w:hanging="420"/>
      </w:pPr>
      <w:rPr>
        <w:rFonts w:ascii="Wingdings" w:hAnsi="Wingdings" w:hint="default"/>
      </w:rPr>
    </w:lvl>
  </w:abstractNum>
  <w:abstractNum w:abstractNumId="4">
    <w:nsid w:val="04A25FD1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09CB5C44"/>
    <w:multiLevelType w:val="multilevel"/>
    <w:tmpl w:val="C1D80E24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suff w:val="space"/>
      <w:lvlText w:val="%1.%2"/>
      <w:lvlJc w:val="left"/>
      <w:pPr>
        <w:ind w:left="850" w:hanging="85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/>
        <w:specVanish w:val="0"/>
      </w:rPr>
    </w:lvl>
    <w:lvl w:ilvl="2">
      <w:start w:val="1"/>
      <w:numFmt w:val="decimal"/>
      <w:lvlText w:val="%1.%2.%3"/>
      <w:lvlJc w:val="left"/>
      <w:pPr>
        <w:ind w:left="1275" w:hanging="425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700" w:hanging="425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125" w:hanging="425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2550" w:hanging="425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2975" w:hanging="425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3400" w:hanging="425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3825" w:hanging="425"/>
      </w:pPr>
      <w:rPr>
        <w:rFonts w:hint="eastAsia"/>
      </w:rPr>
    </w:lvl>
  </w:abstractNum>
  <w:abstractNum w:abstractNumId="6">
    <w:nsid w:val="10E30F76"/>
    <w:multiLevelType w:val="hybridMultilevel"/>
    <w:tmpl w:val="B3DA2234"/>
    <w:lvl w:ilvl="0" w:tplc="3EF0DC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>
    <w:nsid w:val="1A4E60B1"/>
    <w:multiLevelType w:val="hybridMultilevel"/>
    <w:tmpl w:val="488EDEE6"/>
    <w:lvl w:ilvl="0" w:tplc="04090011">
      <w:start w:val="1"/>
      <w:numFmt w:val="decimal"/>
      <w:lvlText w:val="%1)"/>
      <w:lvlJc w:val="left"/>
      <w:pPr>
        <w:tabs>
          <w:tab w:val="num" w:pos="568"/>
        </w:tabs>
        <w:ind w:left="568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8">
    <w:nsid w:val="1B2517B7"/>
    <w:multiLevelType w:val="hybridMultilevel"/>
    <w:tmpl w:val="4986F1DE"/>
    <w:lvl w:ilvl="0" w:tplc="04090011">
      <w:start w:val="1"/>
      <w:numFmt w:val="decimal"/>
      <w:lvlText w:val="%1)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25E34227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80C19E1"/>
    <w:multiLevelType w:val="hybridMultilevel"/>
    <w:tmpl w:val="488EDEE6"/>
    <w:lvl w:ilvl="0" w:tplc="04090011">
      <w:start w:val="1"/>
      <w:numFmt w:val="decimal"/>
      <w:lvlText w:val="%1)"/>
      <w:lvlJc w:val="left"/>
      <w:pPr>
        <w:tabs>
          <w:tab w:val="num" w:pos="568"/>
        </w:tabs>
        <w:ind w:left="568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1">
    <w:nsid w:val="28BF538F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3C9B3BC7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3EAA4F70"/>
    <w:multiLevelType w:val="hybridMultilevel"/>
    <w:tmpl w:val="965E2D7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591203D"/>
    <w:multiLevelType w:val="hybridMultilevel"/>
    <w:tmpl w:val="488EDEE6"/>
    <w:lvl w:ilvl="0" w:tplc="04090011">
      <w:start w:val="1"/>
      <w:numFmt w:val="decimal"/>
      <w:lvlText w:val="%1)"/>
      <w:lvlJc w:val="left"/>
      <w:pPr>
        <w:tabs>
          <w:tab w:val="num" w:pos="568"/>
        </w:tabs>
        <w:ind w:left="568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5">
    <w:nsid w:val="477E6413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486C1536"/>
    <w:multiLevelType w:val="hybridMultilevel"/>
    <w:tmpl w:val="AB50AA5A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5EF52F7C"/>
    <w:multiLevelType w:val="hybridMultilevel"/>
    <w:tmpl w:val="7C5689F0"/>
    <w:lvl w:ilvl="0" w:tplc="EEEA21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8">
    <w:nsid w:val="61D1544C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627D0F68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635C0EBF"/>
    <w:multiLevelType w:val="multilevel"/>
    <w:tmpl w:val="507C2A8A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1"/>
      <w:suff w:val="space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1">
    <w:nsid w:val="659845F0"/>
    <w:multiLevelType w:val="hybridMultilevel"/>
    <w:tmpl w:val="6B5287E2"/>
    <w:lvl w:ilvl="0" w:tplc="4906F78C">
      <w:start w:val="1"/>
      <w:numFmt w:val="chineseCountingThousand"/>
      <w:lvlText w:val="(%1)"/>
      <w:lvlJc w:val="left"/>
      <w:pPr>
        <w:ind w:left="420" w:hanging="420"/>
      </w:pPr>
      <w:rPr>
        <w:rFonts w:ascii="微软雅黑" w:eastAsia="微软雅黑" w:hAnsi="微软雅黑" w:hint="default"/>
        <w:b/>
        <w:sz w:val="18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69BB6977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6D26175B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</w:lvl>
  </w:abstractNum>
  <w:abstractNum w:abstractNumId="24">
    <w:nsid w:val="70774A96"/>
    <w:multiLevelType w:val="hybridMultilevel"/>
    <w:tmpl w:val="488EDEE6"/>
    <w:lvl w:ilvl="0" w:tplc="04090011">
      <w:start w:val="1"/>
      <w:numFmt w:val="decimal"/>
      <w:lvlText w:val="%1)"/>
      <w:lvlJc w:val="left"/>
      <w:pPr>
        <w:tabs>
          <w:tab w:val="num" w:pos="568"/>
        </w:tabs>
        <w:ind w:left="568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25">
    <w:nsid w:val="75CC7190"/>
    <w:multiLevelType w:val="hybridMultilevel"/>
    <w:tmpl w:val="E74294D6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77DF7B34"/>
    <w:multiLevelType w:val="hybridMultilevel"/>
    <w:tmpl w:val="E74294D6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794777A7"/>
    <w:multiLevelType w:val="hybridMultilevel"/>
    <w:tmpl w:val="4986F1DE"/>
    <w:lvl w:ilvl="0" w:tplc="04090011">
      <w:start w:val="1"/>
      <w:numFmt w:val="decimal"/>
      <w:lvlText w:val="%1)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8">
    <w:nsid w:val="7B49624E"/>
    <w:multiLevelType w:val="hybridMultilevel"/>
    <w:tmpl w:val="A05EACF4"/>
    <w:lvl w:ilvl="0" w:tplc="EB1AF0A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3"/>
  </w:num>
  <w:num w:numId="3">
    <w:abstractNumId w:val="1"/>
  </w:num>
  <w:num w:numId="4">
    <w:abstractNumId w:val="3"/>
  </w:num>
  <w:num w:numId="5">
    <w:abstractNumId w:val="2"/>
  </w:num>
  <w:num w:numId="6">
    <w:abstractNumId w:val="12"/>
  </w:num>
  <w:num w:numId="7">
    <w:abstractNumId w:val="15"/>
  </w:num>
  <w:num w:numId="8">
    <w:abstractNumId w:val="11"/>
  </w:num>
  <w:num w:numId="9">
    <w:abstractNumId w:val="18"/>
  </w:num>
  <w:num w:numId="10">
    <w:abstractNumId w:val="28"/>
  </w:num>
  <w:num w:numId="11">
    <w:abstractNumId w:val="5"/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20"/>
  </w:num>
  <w:num w:numId="15">
    <w:abstractNumId w:val="26"/>
  </w:num>
  <w:num w:numId="16">
    <w:abstractNumId w:val="16"/>
  </w:num>
  <w:num w:numId="17">
    <w:abstractNumId w:val="7"/>
  </w:num>
  <w:num w:numId="18">
    <w:abstractNumId w:val="14"/>
  </w:num>
  <w:num w:numId="19">
    <w:abstractNumId w:val="10"/>
  </w:num>
  <w:num w:numId="20">
    <w:abstractNumId w:val="25"/>
  </w:num>
  <w:num w:numId="21">
    <w:abstractNumId w:val="24"/>
  </w:num>
  <w:num w:numId="22">
    <w:abstractNumId w:val="21"/>
  </w:num>
  <w:num w:numId="23">
    <w:abstractNumId w:val="27"/>
  </w:num>
  <w:num w:numId="24">
    <w:abstractNumId w:val="8"/>
  </w:num>
  <w:num w:numId="25">
    <w:abstractNumId w:val="4"/>
  </w:num>
  <w:num w:numId="26">
    <w:abstractNumId w:val="9"/>
  </w:num>
  <w:num w:numId="27">
    <w:abstractNumId w:val="22"/>
  </w:num>
  <w:num w:numId="28">
    <w:abstractNumId w:val="20"/>
  </w:num>
  <w:num w:numId="29">
    <w:abstractNumId w:val="13"/>
  </w:num>
  <w:num w:numId="30">
    <w:abstractNumId w:val="17"/>
  </w:num>
  <w:num w:numId="31">
    <w:abstractNumId w:val="19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mirrorMargins/>
  <w:bordersDoNotSurroundHeader/>
  <w:bordersDoNotSurroundFooter/>
  <w:attachedTemplate r:id="rId1"/>
  <w:stylePaneFormatFilter w:val="1F08"/>
  <w:defaultTabStop w:val="420"/>
  <w:evenAndOddHeaders/>
  <w:drawingGridHorizontalSpacing w:val="9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63787"/>
    <w:rsid w:val="00001812"/>
    <w:rsid w:val="0000275C"/>
    <w:rsid w:val="00002B8C"/>
    <w:rsid w:val="000071B6"/>
    <w:rsid w:val="00007259"/>
    <w:rsid w:val="00007924"/>
    <w:rsid w:val="00007AA1"/>
    <w:rsid w:val="0001067D"/>
    <w:rsid w:val="00014CB3"/>
    <w:rsid w:val="00015497"/>
    <w:rsid w:val="000157AE"/>
    <w:rsid w:val="00017674"/>
    <w:rsid w:val="00017D16"/>
    <w:rsid w:val="00020607"/>
    <w:rsid w:val="00020994"/>
    <w:rsid w:val="00020BEF"/>
    <w:rsid w:val="00021F8C"/>
    <w:rsid w:val="00022CED"/>
    <w:rsid w:val="000232A0"/>
    <w:rsid w:val="00026966"/>
    <w:rsid w:val="00030C5E"/>
    <w:rsid w:val="00031732"/>
    <w:rsid w:val="000317EA"/>
    <w:rsid w:val="00034889"/>
    <w:rsid w:val="00036214"/>
    <w:rsid w:val="000364B6"/>
    <w:rsid w:val="00036F48"/>
    <w:rsid w:val="000424F6"/>
    <w:rsid w:val="00043100"/>
    <w:rsid w:val="000431B6"/>
    <w:rsid w:val="00044B49"/>
    <w:rsid w:val="00045C84"/>
    <w:rsid w:val="0005056B"/>
    <w:rsid w:val="00051A34"/>
    <w:rsid w:val="00053D82"/>
    <w:rsid w:val="000545E3"/>
    <w:rsid w:val="0005673F"/>
    <w:rsid w:val="0006167E"/>
    <w:rsid w:val="00061EAD"/>
    <w:rsid w:val="00062FC4"/>
    <w:rsid w:val="0006346E"/>
    <w:rsid w:val="00063A0A"/>
    <w:rsid w:val="00063EBA"/>
    <w:rsid w:val="0006570B"/>
    <w:rsid w:val="00070F1A"/>
    <w:rsid w:val="00072E3D"/>
    <w:rsid w:val="00072F4E"/>
    <w:rsid w:val="000754EE"/>
    <w:rsid w:val="00075968"/>
    <w:rsid w:val="0008081E"/>
    <w:rsid w:val="00087639"/>
    <w:rsid w:val="000922C8"/>
    <w:rsid w:val="0009435E"/>
    <w:rsid w:val="0009470C"/>
    <w:rsid w:val="000953C1"/>
    <w:rsid w:val="000955E2"/>
    <w:rsid w:val="00096B7E"/>
    <w:rsid w:val="000A32A2"/>
    <w:rsid w:val="000A4558"/>
    <w:rsid w:val="000A46CC"/>
    <w:rsid w:val="000A479D"/>
    <w:rsid w:val="000A4EBA"/>
    <w:rsid w:val="000A6531"/>
    <w:rsid w:val="000B277F"/>
    <w:rsid w:val="000B2D62"/>
    <w:rsid w:val="000B2E77"/>
    <w:rsid w:val="000B53D7"/>
    <w:rsid w:val="000B5F25"/>
    <w:rsid w:val="000B616A"/>
    <w:rsid w:val="000B79DE"/>
    <w:rsid w:val="000B7B2A"/>
    <w:rsid w:val="000C1B83"/>
    <w:rsid w:val="000C3F75"/>
    <w:rsid w:val="000C6286"/>
    <w:rsid w:val="000D029D"/>
    <w:rsid w:val="000D1660"/>
    <w:rsid w:val="000D1C7B"/>
    <w:rsid w:val="000D1E43"/>
    <w:rsid w:val="000D2195"/>
    <w:rsid w:val="000D3222"/>
    <w:rsid w:val="000D33FD"/>
    <w:rsid w:val="000D3A7F"/>
    <w:rsid w:val="000D4113"/>
    <w:rsid w:val="000D4177"/>
    <w:rsid w:val="000D51A0"/>
    <w:rsid w:val="000D5280"/>
    <w:rsid w:val="000D6705"/>
    <w:rsid w:val="000D71B5"/>
    <w:rsid w:val="000E0FAD"/>
    <w:rsid w:val="000E3C12"/>
    <w:rsid w:val="000E4719"/>
    <w:rsid w:val="000E4887"/>
    <w:rsid w:val="000E4DFA"/>
    <w:rsid w:val="000E53B8"/>
    <w:rsid w:val="000F2298"/>
    <w:rsid w:val="000F32E4"/>
    <w:rsid w:val="000F53AE"/>
    <w:rsid w:val="000F650B"/>
    <w:rsid w:val="000F6576"/>
    <w:rsid w:val="001002A8"/>
    <w:rsid w:val="0010150C"/>
    <w:rsid w:val="001021E8"/>
    <w:rsid w:val="00104002"/>
    <w:rsid w:val="00106119"/>
    <w:rsid w:val="00110149"/>
    <w:rsid w:val="00111E01"/>
    <w:rsid w:val="00112552"/>
    <w:rsid w:val="001128F9"/>
    <w:rsid w:val="00120BE4"/>
    <w:rsid w:val="00121009"/>
    <w:rsid w:val="00123333"/>
    <w:rsid w:val="00126AB4"/>
    <w:rsid w:val="0012753D"/>
    <w:rsid w:val="00127788"/>
    <w:rsid w:val="00131919"/>
    <w:rsid w:val="00131A2B"/>
    <w:rsid w:val="0013328E"/>
    <w:rsid w:val="00134667"/>
    <w:rsid w:val="00135392"/>
    <w:rsid w:val="001360CC"/>
    <w:rsid w:val="00136FC3"/>
    <w:rsid w:val="001375DE"/>
    <w:rsid w:val="00141734"/>
    <w:rsid w:val="001433D8"/>
    <w:rsid w:val="00143DF5"/>
    <w:rsid w:val="00143F51"/>
    <w:rsid w:val="001463E7"/>
    <w:rsid w:val="00146720"/>
    <w:rsid w:val="00146BEA"/>
    <w:rsid w:val="00150B2D"/>
    <w:rsid w:val="00151788"/>
    <w:rsid w:val="00152868"/>
    <w:rsid w:val="001556D6"/>
    <w:rsid w:val="001574DF"/>
    <w:rsid w:val="00157537"/>
    <w:rsid w:val="001605D6"/>
    <w:rsid w:val="00161089"/>
    <w:rsid w:val="00162B88"/>
    <w:rsid w:val="0016340B"/>
    <w:rsid w:val="0016406F"/>
    <w:rsid w:val="0016429B"/>
    <w:rsid w:val="00164448"/>
    <w:rsid w:val="0016694E"/>
    <w:rsid w:val="00166C14"/>
    <w:rsid w:val="00166DE5"/>
    <w:rsid w:val="00167A6E"/>
    <w:rsid w:val="00167B8B"/>
    <w:rsid w:val="00167D54"/>
    <w:rsid w:val="0017464F"/>
    <w:rsid w:val="00176FEF"/>
    <w:rsid w:val="00180D86"/>
    <w:rsid w:val="001821DD"/>
    <w:rsid w:val="00183888"/>
    <w:rsid w:val="00184D90"/>
    <w:rsid w:val="00185B07"/>
    <w:rsid w:val="00186D0F"/>
    <w:rsid w:val="001900AE"/>
    <w:rsid w:val="001907B5"/>
    <w:rsid w:val="00193B63"/>
    <w:rsid w:val="001954A8"/>
    <w:rsid w:val="00195ED0"/>
    <w:rsid w:val="00197FF0"/>
    <w:rsid w:val="001A09CF"/>
    <w:rsid w:val="001A26E6"/>
    <w:rsid w:val="001A31CA"/>
    <w:rsid w:val="001A31F8"/>
    <w:rsid w:val="001A3888"/>
    <w:rsid w:val="001A4046"/>
    <w:rsid w:val="001A661C"/>
    <w:rsid w:val="001A67C0"/>
    <w:rsid w:val="001A6A54"/>
    <w:rsid w:val="001A7E92"/>
    <w:rsid w:val="001B081A"/>
    <w:rsid w:val="001B5B3F"/>
    <w:rsid w:val="001B7713"/>
    <w:rsid w:val="001C0FAB"/>
    <w:rsid w:val="001C1C46"/>
    <w:rsid w:val="001C1F5C"/>
    <w:rsid w:val="001C20E6"/>
    <w:rsid w:val="001C277B"/>
    <w:rsid w:val="001C5848"/>
    <w:rsid w:val="001C7230"/>
    <w:rsid w:val="001D3AC3"/>
    <w:rsid w:val="001D43E6"/>
    <w:rsid w:val="001D56CB"/>
    <w:rsid w:val="001D61D0"/>
    <w:rsid w:val="001D7AF5"/>
    <w:rsid w:val="001E1661"/>
    <w:rsid w:val="001E2A7D"/>
    <w:rsid w:val="001E30F1"/>
    <w:rsid w:val="001E5A42"/>
    <w:rsid w:val="001E798A"/>
    <w:rsid w:val="001E7C0E"/>
    <w:rsid w:val="001F5D0A"/>
    <w:rsid w:val="001F7733"/>
    <w:rsid w:val="002004D7"/>
    <w:rsid w:val="00200ABD"/>
    <w:rsid w:val="002010C8"/>
    <w:rsid w:val="002017D7"/>
    <w:rsid w:val="00201ABB"/>
    <w:rsid w:val="0020261C"/>
    <w:rsid w:val="0020283D"/>
    <w:rsid w:val="00202F53"/>
    <w:rsid w:val="00204FCB"/>
    <w:rsid w:val="00206F29"/>
    <w:rsid w:val="00207636"/>
    <w:rsid w:val="00210056"/>
    <w:rsid w:val="00211437"/>
    <w:rsid w:val="002118AE"/>
    <w:rsid w:val="00212B79"/>
    <w:rsid w:val="00212F74"/>
    <w:rsid w:val="002164C1"/>
    <w:rsid w:val="00217D21"/>
    <w:rsid w:val="00220095"/>
    <w:rsid w:val="00221672"/>
    <w:rsid w:val="00222E18"/>
    <w:rsid w:val="00223C25"/>
    <w:rsid w:val="00224B24"/>
    <w:rsid w:val="00225134"/>
    <w:rsid w:val="00225A7F"/>
    <w:rsid w:val="00225C8D"/>
    <w:rsid w:val="002264FC"/>
    <w:rsid w:val="002308DD"/>
    <w:rsid w:val="00231850"/>
    <w:rsid w:val="00232146"/>
    <w:rsid w:val="00235624"/>
    <w:rsid w:val="00235D11"/>
    <w:rsid w:val="00242544"/>
    <w:rsid w:val="00242659"/>
    <w:rsid w:val="00242AD7"/>
    <w:rsid w:val="0024310E"/>
    <w:rsid w:val="002434CE"/>
    <w:rsid w:val="002441F3"/>
    <w:rsid w:val="00244363"/>
    <w:rsid w:val="00244D08"/>
    <w:rsid w:val="002453B3"/>
    <w:rsid w:val="00246CBD"/>
    <w:rsid w:val="00247229"/>
    <w:rsid w:val="002504AE"/>
    <w:rsid w:val="00252B34"/>
    <w:rsid w:val="002533E7"/>
    <w:rsid w:val="0025539B"/>
    <w:rsid w:val="002553A5"/>
    <w:rsid w:val="00257F32"/>
    <w:rsid w:val="002606EE"/>
    <w:rsid w:val="0026219E"/>
    <w:rsid w:val="00262550"/>
    <w:rsid w:val="00262911"/>
    <w:rsid w:val="00265A88"/>
    <w:rsid w:val="00267864"/>
    <w:rsid w:val="00270ECD"/>
    <w:rsid w:val="00272900"/>
    <w:rsid w:val="0027417B"/>
    <w:rsid w:val="00274C34"/>
    <w:rsid w:val="0027528B"/>
    <w:rsid w:val="00276F89"/>
    <w:rsid w:val="00283722"/>
    <w:rsid w:val="00284E09"/>
    <w:rsid w:val="00286F18"/>
    <w:rsid w:val="00287353"/>
    <w:rsid w:val="00287844"/>
    <w:rsid w:val="0029101A"/>
    <w:rsid w:val="00291534"/>
    <w:rsid w:val="00292964"/>
    <w:rsid w:val="00293809"/>
    <w:rsid w:val="00294CF4"/>
    <w:rsid w:val="002952AF"/>
    <w:rsid w:val="00295C4A"/>
    <w:rsid w:val="00295F4F"/>
    <w:rsid w:val="002A0485"/>
    <w:rsid w:val="002A072C"/>
    <w:rsid w:val="002A11C9"/>
    <w:rsid w:val="002A7D29"/>
    <w:rsid w:val="002A7DED"/>
    <w:rsid w:val="002B3F79"/>
    <w:rsid w:val="002B5318"/>
    <w:rsid w:val="002B7653"/>
    <w:rsid w:val="002C1E77"/>
    <w:rsid w:val="002C233C"/>
    <w:rsid w:val="002C2A02"/>
    <w:rsid w:val="002C4859"/>
    <w:rsid w:val="002C52D2"/>
    <w:rsid w:val="002C541A"/>
    <w:rsid w:val="002C7DE1"/>
    <w:rsid w:val="002D0353"/>
    <w:rsid w:val="002D69E9"/>
    <w:rsid w:val="002D6B87"/>
    <w:rsid w:val="002E0181"/>
    <w:rsid w:val="002E3A64"/>
    <w:rsid w:val="002E3DA0"/>
    <w:rsid w:val="002E7197"/>
    <w:rsid w:val="002F2E0C"/>
    <w:rsid w:val="002F4AEE"/>
    <w:rsid w:val="002F658D"/>
    <w:rsid w:val="002F7CA6"/>
    <w:rsid w:val="00300325"/>
    <w:rsid w:val="003021CD"/>
    <w:rsid w:val="003135B0"/>
    <w:rsid w:val="00313CA2"/>
    <w:rsid w:val="003204FA"/>
    <w:rsid w:val="003234A2"/>
    <w:rsid w:val="00325137"/>
    <w:rsid w:val="00325790"/>
    <w:rsid w:val="00326187"/>
    <w:rsid w:val="00326A76"/>
    <w:rsid w:val="00326ADB"/>
    <w:rsid w:val="00327823"/>
    <w:rsid w:val="00331418"/>
    <w:rsid w:val="003316CA"/>
    <w:rsid w:val="00332D6D"/>
    <w:rsid w:val="00332F18"/>
    <w:rsid w:val="003368CE"/>
    <w:rsid w:val="00336BB7"/>
    <w:rsid w:val="003423E1"/>
    <w:rsid w:val="003438F0"/>
    <w:rsid w:val="00344567"/>
    <w:rsid w:val="0034547E"/>
    <w:rsid w:val="0035030E"/>
    <w:rsid w:val="0035176C"/>
    <w:rsid w:val="00353171"/>
    <w:rsid w:val="00353E42"/>
    <w:rsid w:val="0035478A"/>
    <w:rsid w:val="00354A47"/>
    <w:rsid w:val="00362C1F"/>
    <w:rsid w:val="00362CB0"/>
    <w:rsid w:val="00365B50"/>
    <w:rsid w:val="00365BD4"/>
    <w:rsid w:val="003668FF"/>
    <w:rsid w:val="00366D25"/>
    <w:rsid w:val="00367602"/>
    <w:rsid w:val="00367D62"/>
    <w:rsid w:val="00370DA5"/>
    <w:rsid w:val="00373972"/>
    <w:rsid w:val="00377BEF"/>
    <w:rsid w:val="00377CFC"/>
    <w:rsid w:val="00380FE3"/>
    <w:rsid w:val="003815E2"/>
    <w:rsid w:val="0038267F"/>
    <w:rsid w:val="00383A3E"/>
    <w:rsid w:val="003850AE"/>
    <w:rsid w:val="003852FF"/>
    <w:rsid w:val="0038773F"/>
    <w:rsid w:val="0038794C"/>
    <w:rsid w:val="00387CE1"/>
    <w:rsid w:val="00387EC4"/>
    <w:rsid w:val="00390A96"/>
    <w:rsid w:val="003928D3"/>
    <w:rsid w:val="00392F27"/>
    <w:rsid w:val="0039300E"/>
    <w:rsid w:val="0039309E"/>
    <w:rsid w:val="0039630E"/>
    <w:rsid w:val="003A2030"/>
    <w:rsid w:val="003A2122"/>
    <w:rsid w:val="003A3325"/>
    <w:rsid w:val="003A38A2"/>
    <w:rsid w:val="003A570A"/>
    <w:rsid w:val="003A6226"/>
    <w:rsid w:val="003A672C"/>
    <w:rsid w:val="003A6758"/>
    <w:rsid w:val="003B0FCE"/>
    <w:rsid w:val="003B1783"/>
    <w:rsid w:val="003B3FE9"/>
    <w:rsid w:val="003B7EF4"/>
    <w:rsid w:val="003C0108"/>
    <w:rsid w:val="003C412A"/>
    <w:rsid w:val="003C4852"/>
    <w:rsid w:val="003C49BD"/>
    <w:rsid w:val="003C4D22"/>
    <w:rsid w:val="003C5EC6"/>
    <w:rsid w:val="003D00EF"/>
    <w:rsid w:val="003D1622"/>
    <w:rsid w:val="003D1F4F"/>
    <w:rsid w:val="003D5838"/>
    <w:rsid w:val="003D5913"/>
    <w:rsid w:val="003D692D"/>
    <w:rsid w:val="003D6A1A"/>
    <w:rsid w:val="003E1166"/>
    <w:rsid w:val="003E274D"/>
    <w:rsid w:val="003E39F8"/>
    <w:rsid w:val="003E5C4B"/>
    <w:rsid w:val="003E5D26"/>
    <w:rsid w:val="003E71D6"/>
    <w:rsid w:val="003F7F0C"/>
    <w:rsid w:val="00401BC0"/>
    <w:rsid w:val="00402A03"/>
    <w:rsid w:val="00405192"/>
    <w:rsid w:val="00405F42"/>
    <w:rsid w:val="00407209"/>
    <w:rsid w:val="004074B5"/>
    <w:rsid w:val="004109EF"/>
    <w:rsid w:val="00410B89"/>
    <w:rsid w:val="004117AB"/>
    <w:rsid w:val="00416234"/>
    <w:rsid w:val="004232C5"/>
    <w:rsid w:val="00425610"/>
    <w:rsid w:val="004259B1"/>
    <w:rsid w:val="00425A39"/>
    <w:rsid w:val="00427AAF"/>
    <w:rsid w:val="004308D1"/>
    <w:rsid w:val="00433B7E"/>
    <w:rsid w:val="00437E50"/>
    <w:rsid w:val="004400BD"/>
    <w:rsid w:val="00441956"/>
    <w:rsid w:val="00444E6B"/>
    <w:rsid w:val="00445013"/>
    <w:rsid w:val="00445113"/>
    <w:rsid w:val="0044738C"/>
    <w:rsid w:val="004474AB"/>
    <w:rsid w:val="00450080"/>
    <w:rsid w:val="00450D84"/>
    <w:rsid w:val="00451BDF"/>
    <w:rsid w:val="0045321B"/>
    <w:rsid w:val="00454DED"/>
    <w:rsid w:val="004565FA"/>
    <w:rsid w:val="004567AB"/>
    <w:rsid w:val="00457371"/>
    <w:rsid w:val="00460993"/>
    <w:rsid w:val="00460CC9"/>
    <w:rsid w:val="00460DF5"/>
    <w:rsid w:val="00460E41"/>
    <w:rsid w:val="0046108F"/>
    <w:rsid w:val="00461878"/>
    <w:rsid w:val="0046201A"/>
    <w:rsid w:val="00464460"/>
    <w:rsid w:val="00464BC6"/>
    <w:rsid w:val="00464D18"/>
    <w:rsid w:val="004650D1"/>
    <w:rsid w:val="00465C60"/>
    <w:rsid w:val="00466BD9"/>
    <w:rsid w:val="00470BCE"/>
    <w:rsid w:val="004710FC"/>
    <w:rsid w:val="0047514B"/>
    <w:rsid w:val="0047589E"/>
    <w:rsid w:val="004765E9"/>
    <w:rsid w:val="004770FA"/>
    <w:rsid w:val="004779DE"/>
    <w:rsid w:val="004820D7"/>
    <w:rsid w:val="00483753"/>
    <w:rsid w:val="004837E9"/>
    <w:rsid w:val="00483DB4"/>
    <w:rsid w:val="00485AE7"/>
    <w:rsid w:val="00486F50"/>
    <w:rsid w:val="004873F9"/>
    <w:rsid w:val="0048764B"/>
    <w:rsid w:val="004901DF"/>
    <w:rsid w:val="004910B9"/>
    <w:rsid w:val="00491A84"/>
    <w:rsid w:val="00492959"/>
    <w:rsid w:val="00493069"/>
    <w:rsid w:val="0049390A"/>
    <w:rsid w:val="004A097C"/>
    <w:rsid w:val="004A1252"/>
    <w:rsid w:val="004A165D"/>
    <w:rsid w:val="004A24E8"/>
    <w:rsid w:val="004A2AFF"/>
    <w:rsid w:val="004A3731"/>
    <w:rsid w:val="004A3FAB"/>
    <w:rsid w:val="004A49F1"/>
    <w:rsid w:val="004A7C9F"/>
    <w:rsid w:val="004B32FD"/>
    <w:rsid w:val="004B3540"/>
    <w:rsid w:val="004B37D7"/>
    <w:rsid w:val="004B4196"/>
    <w:rsid w:val="004B4533"/>
    <w:rsid w:val="004B606C"/>
    <w:rsid w:val="004B6540"/>
    <w:rsid w:val="004B674F"/>
    <w:rsid w:val="004B6AEE"/>
    <w:rsid w:val="004C0A04"/>
    <w:rsid w:val="004C0F7D"/>
    <w:rsid w:val="004C1011"/>
    <w:rsid w:val="004C3553"/>
    <w:rsid w:val="004C7FED"/>
    <w:rsid w:val="004D12F8"/>
    <w:rsid w:val="004D16AD"/>
    <w:rsid w:val="004D520A"/>
    <w:rsid w:val="004D74FC"/>
    <w:rsid w:val="004D762F"/>
    <w:rsid w:val="004D7AB0"/>
    <w:rsid w:val="004E0008"/>
    <w:rsid w:val="004E38A3"/>
    <w:rsid w:val="004E3AF6"/>
    <w:rsid w:val="004E3B6E"/>
    <w:rsid w:val="004E45FF"/>
    <w:rsid w:val="004E5209"/>
    <w:rsid w:val="004E5D5C"/>
    <w:rsid w:val="004E60AC"/>
    <w:rsid w:val="004E70B5"/>
    <w:rsid w:val="004E71F2"/>
    <w:rsid w:val="004E73B7"/>
    <w:rsid w:val="004E7C51"/>
    <w:rsid w:val="004F039C"/>
    <w:rsid w:val="004F06DB"/>
    <w:rsid w:val="004F159C"/>
    <w:rsid w:val="004F20EB"/>
    <w:rsid w:val="005010BA"/>
    <w:rsid w:val="005076B7"/>
    <w:rsid w:val="00510ABB"/>
    <w:rsid w:val="005114CC"/>
    <w:rsid w:val="005118F3"/>
    <w:rsid w:val="00511D02"/>
    <w:rsid w:val="00513F61"/>
    <w:rsid w:val="0051438D"/>
    <w:rsid w:val="00514F1C"/>
    <w:rsid w:val="00516F61"/>
    <w:rsid w:val="00520485"/>
    <w:rsid w:val="005209AB"/>
    <w:rsid w:val="00521258"/>
    <w:rsid w:val="00530645"/>
    <w:rsid w:val="00531B1A"/>
    <w:rsid w:val="00531D5E"/>
    <w:rsid w:val="0053246D"/>
    <w:rsid w:val="0053365D"/>
    <w:rsid w:val="00535BB3"/>
    <w:rsid w:val="00536066"/>
    <w:rsid w:val="005361A4"/>
    <w:rsid w:val="00537652"/>
    <w:rsid w:val="005376CF"/>
    <w:rsid w:val="005412ED"/>
    <w:rsid w:val="00541C44"/>
    <w:rsid w:val="00542AF5"/>
    <w:rsid w:val="00543DD9"/>
    <w:rsid w:val="00544320"/>
    <w:rsid w:val="00544457"/>
    <w:rsid w:val="00544730"/>
    <w:rsid w:val="00547502"/>
    <w:rsid w:val="005505A8"/>
    <w:rsid w:val="0055216A"/>
    <w:rsid w:val="005521FC"/>
    <w:rsid w:val="00554829"/>
    <w:rsid w:val="00554F51"/>
    <w:rsid w:val="00555AFE"/>
    <w:rsid w:val="00555EC5"/>
    <w:rsid w:val="0055675F"/>
    <w:rsid w:val="005601BB"/>
    <w:rsid w:val="00563787"/>
    <w:rsid w:val="00564AF4"/>
    <w:rsid w:val="00567382"/>
    <w:rsid w:val="00572746"/>
    <w:rsid w:val="00574C6F"/>
    <w:rsid w:val="00575E7B"/>
    <w:rsid w:val="005804F9"/>
    <w:rsid w:val="00580B95"/>
    <w:rsid w:val="005818FB"/>
    <w:rsid w:val="00582363"/>
    <w:rsid w:val="005863EC"/>
    <w:rsid w:val="00586FF9"/>
    <w:rsid w:val="005878EA"/>
    <w:rsid w:val="005926EC"/>
    <w:rsid w:val="005928BD"/>
    <w:rsid w:val="005947BF"/>
    <w:rsid w:val="00594977"/>
    <w:rsid w:val="005A109E"/>
    <w:rsid w:val="005A32BF"/>
    <w:rsid w:val="005A6599"/>
    <w:rsid w:val="005A6C55"/>
    <w:rsid w:val="005B0B7B"/>
    <w:rsid w:val="005B1B08"/>
    <w:rsid w:val="005B4426"/>
    <w:rsid w:val="005C2466"/>
    <w:rsid w:val="005C53FF"/>
    <w:rsid w:val="005C56E7"/>
    <w:rsid w:val="005C5DA4"/>
    <w:rsid w:val="005C60C0"/>
    <w:rsid w:val="005C6912"/>
    <w:rsid w:val="005C77D2"/>
    <w:rsid w:val="005D0B8E"/>
    <w:rsid w:val="005D156B"/>
    <w:rsid w:val="005D19A5"/>
    <w:rsid w:val="005D50EC"/>
    <w:rsid w:val="005D52E4"/>
    <w:rsid w:val="005E17FD"/>
    <w:rsid w:val="005E263A"/>
    <w:rsid w:val="005F0300"/>
    <w:rsid w:val="005F0777"/>
    <w:rsid w:val="005F2A49"/>
    <w:rsid w:val="005F3897"/>
    <w:rsid w:val="005F3F6C"/>
    <w:rsid w:val="005F4D4C"/>
    <w:rsid w:val="005F66F0"/>
    <w:rsid w:val="005F6FB8"/>
    <w:rsid w:val="005F7B85"/>
    <w:rsid w:val="00600DF4"/>
    <w:rsid w:val="00603CAB"/>
    <w:rsid w:val="0060547C"/>
    <w:rsid w:val="00607F9F"/>
    <w:rsid w:val="0061009D"/>
    <w:rsid w:val="00612121"/>
    <w:rsid w:val="00614A1C"/>
    <w:rsid w:val="00615A63"/>
    <w:rsid w:val="006162FF"/>
    <w:rsid w:val="00620002"/>
    <w:rsid w:val="0062369E"/>
    <w:rsid w:val="00623777"/>
    <w:rsid w:val="006266E6"/>
    <w:rsid w:val="00630B7C"/>
    <w:rsid w:val="00633AEF"/>
    <w:rsid w:val="0063448C"/>
    <w:rsid w:val="00634F53"/>
    <w:rsid w:val="00637082"/>
    <w:rsid w:val="006372B8"/>
    <w:rsid w:val="006406D2"/>
    <w:rsid w:val="00641717"/>
    <w:rsid w:val="00643594"/>
    <w:rsid w:val="00644932"/>
    <w:rsid w:val="00645806"/>
    <w:rsid w:val="0064584C"/>
    <w:rsid w:val="00645A61"/>
    <w:rsid w:val="006519D2"/>
    <w:rsid w:val="00651E70"/>
    <w:rsid w:val="006548B0"/>
    <w:rsid w:val="0065705C"/>
    <w:rsid w:val="00660FD5"/>
    <w:rsid w:val="0066187C"/>
    <w:rsid w:val="0066218B"/>
    <w:rsid w:val="00663975"/>
    <w:rsid w:val="006705FC"/>
    <w:rsid w:val="00670C8C"/>
    <w:rsid w:val="00672091"/>
    <w:rsid w:val="00673936"/>
    <w:rsid w:val="0067409A"/>
    <w:rsid w:val="00676B82"/>
    <w:rsid w:val="00676BF3"/>
    <w:rsid w:val="00677419"/>
    <w:rsid w:val="00677980"/>
    <w:rsid w:val="00683357"/>
    <w:rsid w:val="006840C3"/>
    <w:rsid w:val="00684134"/>
    <w:rsid w:val="006856CF"/>
    <w:rsid w:val="00686382"/>
    <w:rsid w:val="0068665B"/>
    <w:rsid w:val="006922F5"/>
    <w:rsid w:val="00694B27"/>
    <w:rsid w:val="00695235"/>
    <w:rsid w:val="006A00FE"/>
    <w:rsid w:val="006A085B"/>
    <w:rsid w:val="006A6471"/>
    <w:rsid w:val="006A7711"/>
    <w:rsid w:val="006B0C3E"/>
    <w:rsid w:val="006B1C07"/>
    <w:rsid w:val="006B2DE6"/>
    <w:rsid w:val="006B5044"/>
    <w:rsid w:val="006B5AEE"/>
    <w:rsid w:val="006B6B10"/>
    <w:rsid w:val="006B6EC9"/>
    <w:rsid w:val="006C03D9"/>
    <w:rsid w:val="006C1279"/>
    <w:rsid w:val="006C22F9"/>
    <w:rsid w:val="006C302F"/>
    <w:rsid w:val="006C4A2F"/>
    <w:rsid w:val="006C4CA5"/>
    <w:rsid w:val="006D0D06"/>
    <w:rsid w:val="006D1880"/>
    <w:rsid w:val="006D4EF0"/>
    <w:rsid w:val="006D5327"/>
    <w:rsid w:val="006D6820"/>
    <w:rsid w:val="006E11BA"/>
    <w:rsid w:val="006E1855"/>
    <w:rsid w:val="006E3476"/>
    <w:rsid w:val="006E6BEA"/>
    <w:rsid w:val="006F306E"/>
    <w:rsid w:val="006F4008"/>
    <w:rsid w:val="006F4CDD"/>
    <w:rsid w:val="006F6EDB"/>
    <w:rsid w:val="006F7C09"/>
    <w:rsid w:val="00701A27"/>
    <w:rsid w:val="00701F7E"/>
    <w:rsid w:val="0070412E"/>
    <w:rsid w:val="0070464F"/>
    <w:rsid w:val="00705D84"/>
    <w:rsid w:val="00707FB1"/>
    <w:rsid w:val="00710911"/>
    <w:rsid w:val="00711B97"/>
    <w:rsid w:val="00714A6B"/>
    <w:rsid w:val="00716382"/>
    <w:rsid w:val="00716B8D"/>
    <w:rsid w:val="0072010E"/>
    <w:rsid w:val="00722F02"/>
    <w:rsid w:val="00723987"/>
    <w:rsid w:val="00725284"/>
    <w:rsid w:val="00725C67"/>
    <w:rsid w:val="00725ECF"/>
    <w:rsid w:val="0072645E"/>
    <w:rsid w:val="00731F29"/>
    <w:rsid w:val="007324A3"/>
    <w:rsid w:val="00733EEF"/>
    <w:rsid w:val="00734B14"/>
    <w:rsid w:val="0073690D"/>
    <w:rsid w:val="00737E64"/>
    <w:rsid w:val="00740825"/>
    <w:rsid w:val="00742DC1"/>
    <w:rsid w:val="00744E72"/>
    <w:rsid w:val="0074599E"/>
    <w:rsid w:val="00750C4F"/>
    <w:rsid w:val="00751865"/>
    <w:rsid w:val="00751A6D"/>
    <w:rsid w:val="00752444"/>
    <w:rsid w:val="007528AF"/>
    <w:rsid w:val="00752F24"/>
    <w:rsid w:val="007546BC"/>
    <w:rsid w:val="00754B81"/>
    <w:rsid w:val="00754F2B"/>
    <w:rsid w:val="007551EE"/>
    <w:rsid w:val="00755A3B"/>
    <w:rsid w:val="00755B69"/>
    <w:rsid w:val="00762E46"/>
    <w:rsid w:val="0076369E"/>
    <w:rsid w:val="00764494"/>
    <w:rsid w:val="00764892"/>
    <w:rsid w:val="00766842"/>
    <w:rsid w:val="00766C17"/>
    <w:rsid w:val="00767E4F"/>
    <w:rsid w:val="00770D19"/>
    <w:rsid w:val="0077365E"/>
    <w:rsid w:val="007738E4"/>
    <w:rsid w:val="0077520F"/>
    <w:rsid w:val="00775D85"/>
    <w:rsid w:val="007803EF"/>
    <w:rsid w:val="0078168C"/>
    <w:rsid w:val="00782D4B"/>
    <w:rsid w:val="00786B09"/>
    <w:rsid w:val="00791180"/>
    <w:rsid w:val="00792757"/>
    <w:rsid w:val="007931B7"/>
    <w:rsid w:val="007935C9"/>
    <w:rsid w:val="00794401"/>
    <w:rsid w:val="00794772"/>
    <w:rsid w:val="007969EA"/>
    <w:rsid w:val="00796C4A"/>
    <w:rsid w:val="00797BDE"/>
    <w:rsid w:val="00797D2A"/>
    <w:rsid w:val="00797D78"/>
    <w:rsid w:val="007A14BB"/>
    <w:rsid w:val="007A1BD9"/>
    <w:rsid w:val="007A2612"/>
    <w:rsid w:val="007A2D41"/>
    <w:rsid w:val="007A35ED"/>
    <w:rsid w:val="007A373C"/>
    <w:rsid w:val="007A4492"/>
    <w:rsid w:val="007A5CC3"/>
    <w:rsid w:val="007A629D"/>
    <w:rsid w:val="007A63A7"/>
    <w:rsid w:val="007A77C5"/>
    <w:rsid w:val="007A7AE5"/>
    <w:rsid w:val="007B3521"/>
    <w:rsid w:val="007B6655"/>
    <w:rsid w:val="007B7A26"/>
    <w:rsid w:val="007C002C"/>
    <w:rsid w:val="007C5CB7"/>
    <w:rsid w:val="007C6D5B"/>
    <w:rsid w:val="007C6F56"/>
    <w:rsid w:val="007C738F"/>
    <w:rsid w:val="007D097F"/>
    <w:rsid w:val="007D2B09"/>
    <w:rsid w:val="007D35F6"/>
    <w:rsid w:val="007D4A57"/>
    <w:rsid w:val="007D4BF1"/>
    <w:rsid w:val="007D50EE"/>
    <w:rsid w:val="007E0EE8"/>
    <w:rsid w:val="007E2D65"/>
    <w:rsid w:val="007E5609"/>
    <w:rsid w:val="007E6BFF"/>
    <w:rsid w:val="007E7609"/>
    <w:rsid w:val="007F102E"/>
    <w:rsid w:val="007F11E8"/>
    <w:rsid w:val="007F1F0A"/>
    <w:rsid w:val="007F39BB"/>
    <w:rsid w:val="007F6BC9"/>
    <w:rsid w:val="007F7EEF"/>
    <w:rsid w:val="00802A6E"/>
    <w:rsid w:val="008034CC"/>
    <w:rsid w:val="008059E4"/>
    <w:rsid w:val="00806152"/>
    <w:rsid w:val="00806547"/>
    <w:rsid w:val="008075CF"/>
    <w:rsid w:val="00807DCD"/>
    <w:rsid w:val="00810C75"/>
    <w:rsid w:val="00814D88"/>
    <w:rsid w:val="00814F6F"/>
    <w:rsid w:val="00816A3C"/>
    <w:rsid w:val="00817E74"/>
    <w:rsid w:val="008223A2"/>
    <w:rsid w:val="00830BDB"/>
    <w:rsid w:val="00831742"/>
    <w:rsid w:val="00831BD5"/>
    <w:rsid w:val="00833763"/>
    <w:rsid w:val="0083559F"/>
    <w:rsid w:val="008355D0"/>
    <w:rsid w:val="00836D28"/>
    <w:rsid w:val="00840D04"/>
    <w:rsid w:val="00841041"/>
    <w:rsid w:val="008413B2"/>
    <w:rsid w:val="00841732"/>
    <w:rsid w:val="0084185D"/>
    <w:rsid w:val="00841E94"/>
    <w:rsid w:val="00842038"/>
    <w:rsid w:val="0084761A"/>
    <w:rsid w:val="008508C7"/>
    <w:rsid w:val="0085146D"/>
    <w:rsid w:val="008533EF"/>
    <w:rsid w:val="00853A44"/>
    <w:rsid w:val="00853AA3"/>
    <w:rsid w:val="00854931"/>
    <w:rsid w:val="00855D8C"/>
    <w:rsid w:val="008569BF"/>
    <w:rsid w:val="00860F03"/>
    <w:rsid w:val="00861268"/>
    <w:rsid w:val="008631EE"/>
    <w:rsid w:val="00865F50"/>
    <w:rsid w:val="00866E73"/>
    <w:rsid w:val="0087039C"/>
    <w:rsid w:val="008707C5"/>
    <w:rsid w:val="0087120D"/>
    <w:rsid w:val="00872127"/>
    <w:rsid w:val="00872C13"/>
    <w:rsid w:val="00872D73"/>
    <w:rsid w:val="0087596E"/>
    <w:rsid w:val="008762B2"/>
    <w:rsid w:val="008763E1"/>
    <w:rsid w:val="00877578"/>
    <w:rsid w:val="00881BD4"/>
    <w:rsid w:val="008824CC"/>
    <w:rsid w:val="00886410"/>
    <w:rsid w:val="00886835"/>
    <w:rsid w:val="00886F6C"/>
    <w:rsid w:val="008873C1"/>
    <w:rsid w:val="0089109E"/>
    <w:rsid w:val="00892C24"/>
    <w:rsid w:val="00893275"/>
    <w:rsid w:val="00893890"/>
    <w:rsid w:val="00894905"/>
    <w:rsid w:val="0089590B"/>
    <w:rsid w:val="008979BC"/>
    <w:rsid w:val="00897A70"/>
    <w:rsid w:val="008A3D77"/>
    <w:rsid w:val="008A4098"/>
    <w:rsid w:val="008A5665"/>
    <w:rsid w:val="008A6E8B"/>
    <w:rsid w:val="008B1596"/>
    <w:rsid w:val="008B2D48"/>
    <w:rsid w:val="008B37C7"/>
    <w:rsid w:val="008B5127"/>
    <w:rsid w:val="008B5B6E"/>
    <w:rsid w:val="008C1075"/>
    <w:rsid w:val="008C1AE4"/>
    <w:rsid w:val="008C4576"/>
    <w:rsid w:val="008C6760"/>
    <w:rsid w:val="008C68CC"/>
    <w:rsid w:val="008D04D4"/>
    <w:rsid w:val="008D0512"/>
    <w:rsid w:val="008D18C8"/>
    <w:rsid w:val="008D29FB"/>
    <w:rsid w:val="008D372D"/>
    <w:rsid w:val="008D5D69"/>
    <w:rsid w:val="008E4F99"/>
    <w:rsid w:val="008F0C34"/>
    <w:rsid w:val="008F0ED4"/>
    <w:rsid w:val="008F1F31"/>
    <w:rsid w:val="008F27C2"/>
    <w:rsid w:val="008F2B21"/>
    <w:rsid w:val="008F2B3C"/>
    <w:rsid w:val="008F563B"/>
    <w:rsid w:val="008F6E51"/>
    <w:rsid w:val="00900612"/>
    <w:rsid w:val="00902184"/>
    <w:rsid w:val="009028BC"/>
    <w:rsid w:val="0090312F"/>
    <w:rsid w:val="009067FE"/>
    <w:rsid w:val="0091301C"/>
    <w:rsid w:val="00914A38"/>
    <w:rsid w:val="009210EF"/>
    <w:rsid w:val="0092111F"/>
    <w:rsid w:val="00921E36"/>
    <w:rsid w:val="00922309"/>
    <w:rsid w:val="00924CE1"/>
    <w:rsid w:val="00924D4A"/>
    <w:rsid w:val="00927B8C"/>
    <w:rsid w:val="009334F1"/>
    <w:rsid w:val="009344DE"/>
    <w:rsid w:val="00935053"/>
    <w:rsid w:val="00936E49"/>
    <w:rsid w:val="00936F43"/>
    <w:rsid w:val="00936F81"/>
    <w:rsid w:val="009373DD"/>
    <w:rsid w:val="009378B3"/>
    <w:rsid w:val="0093797F"/>
    <w:rsid w:val="00941E3E"/>
    <w:rsid w:val="00942415"/>
    <w:rsid w:val="00943938"/>
    <w:rsid w:val="00946DA9"/>
    <w:rsid w:val="00951D1E"/>
    <w:rsid w:val="009545D4"/>
    <w:rsid w:val="00956382"/>
    <w:rsid w:val="009616E6"/>
    <w:rsid w:val="009624E7"/>
    <w:rsid w:val="00962588"/>
    <w:rsid w:val="00962F16"/>
    <w:rsid w:val="00963AD3"/>
    <w:rsid w:val="00964A57"/>
    <w:rsid w:val="00965F67"/>
    <w:rsid w:val="00967595"/>
    <w:rsid w:val="009721D5"/>
    <w:rsid w:val="009742DB"/>
    <w:rsid w:val="009755DD"/>
    <w:rsid w:val="00976FFD"/>
    <w:rsid w:val="009803AF"/>
    <w:rsid w:val="0098097E"/>
    <w:rsid w:val="00980A9F"/>
    <w:rsid w:val="00981E3A"/>
    <w:rsid w:val="009826EF"/>
    <w:rsid w:val="0098777F"/>
    <w:rsid w:val="009879B6"/>
    <w:rsid w:val="00987C20"/>
    <w:rsid w:val="009909C9"/>
    <w:rsid w:val="00990E4C"/>
    <w:rsid w:val="00992D7B"/>
    <w:rsid w:val="00996D38"/>
    <w:rsid w:val="00997796"/>
    <w:rsid w:val="009A21E4"/>
    <w:rsid w:val="009A2533"/>
    <w:rsid w:val="009A3457"/>
    <w:rsid w:val="009A3948"/>
    <w:rsid w:val="009A6792"/>
    <w:rsid w:val="009A6F61"/>
    <w:rsid w:val="009A7703"/>
    <w:rsid w:val="009A7F1D"/>
    <w:rsid w:val="009B04BF"/>
    <w:rsid w:val="009B2AA8"/>
    <w:rsid w:val="009B5484"/>
    <w:rsid w:val="009B635A"/>
    <w:rsid w:val="009C0A1E"/>
    <w:rsid w:val="009C23F3"/>
    <w:rsid w:val="009C26DA"/>
    <w:rsid w:val="009C41DF"/>
    <w:rsid w:val="009C64BD"/>
    <w:rsid w:val="009D26D1"/>
    <w:rsid w:val="009D35B5"/>
    <w:rsid w:val="009E0497"/>
    <w:rsid w:val="009E19DD"/>
    <w:rsid w:val="009E1EDD"/>
    <w:rsid w:val="009E7563"/>
    <w:rsid w:val="009F0302"/>
    <w:rsid w:val="009F0FFD"/>
    <w:rsid w:val="009F1878"/>
    <w:rsid w:val="009F465B"/>
    <w:rsid w:val="009F493F"/>
    <w:rsid w:val="009F4ECE"/>
    <w:rsid w:val="009F56D6"/>
    <w:rsid w:val="009F71A1"/>
    <w:rsid w:val="00A00103"/>
    <w:rsid w:val="00A01AEF"/>
    <w:rsid w:val="00A023C3"/>
    <w:rsid w:val="00A06AB9"/>
    <w:rsid w:val="00A07D9E"/>
    <w:rsid w:val="00A10DFD"/>
    <w:rsid w:val="00A13B36"/>
    <w:rsid w:val="00A16039"/>
    <w:rsid w:val="00A17791"/>
    <w:rsid w:val="00A2224B"/>
    <w:rsid w:val="00A25815"/>
    <w:rsid w:val="00A25F9C"/>
    <w:rsid w:val="00A310EB"/>
    <w:rsid w:val="00A32C53"/>
    <w:rsid w:val="00A33838"/>
    <w:rsid w:val="00A33CAB"/>
    <w:rsid w:val="00A35E00"/>
    <w:rsid w:val="00A364DB"/>
    <w:rsid w:val="00A405B7"/>
    <w:rsid w:val="00A4179F"/>
    <w:rsid w:val="00A42597"/>
    <w:rsid w:val="00A42D75"/>
    <w:rsid w:val="00A4387E"/>
    <w:rsid w:val="00A47DEA"/>
    <w:rsid w:val="00A50128"/>
    <w:rsid w:val="00A5045D"/>
    <w:rsid w:val="00A544C9"/>
    <w:rsid w:val="00A54A86"/>
    <w:rsid w:val="00A54F5E"/>
    <w:rsid w:val="00A56E40"/>
    <w:rsid w:val="00A57196"/>
    <w:rsid w:val="00A605E1"/>
    <w:rsid w:val="00A606A5"/>
    <w:rsid w:val="00A621DE"/>
    <w:rsid w:val="00A638CD"/>
    <w:rsid w:val="00A641DD"/>
    <w:rsid w:val="00A66554"/>
    <w:rsid w:val="00A67D35"/>
    <w:rsid w:val="00A722EA"/>
    <w:rsid w:val="00A728F8"/>
    <w:rsid w:val="00A747DF"/>
    <w:rsid w:val="00A75E02"/>
    <w:rsid w:val="00A7740A"/>
    <w:rsid w:val="00A800ED"/>
    <w:rsid w:val="00A806D3"/>
    <w:rsid w:val="00A80EFE"/>
    <w:rsid w:val="00A80F6E"/>
    <w:rsid w:val="00A831A2"/>
    <w:rsid w:val="00A839E1"/>
    <w:rsid w:val="00A83FC4"/>
    <w:rsid w:val="00A841B3"/>
    <w:rsid w:val="00A8651E"/>
    <w:rsid w:val="00A86AEE"/>
    <w:rsid w:val="00A90D9F"/>
    <w:rsid w:val="00A916FA"/>
    <w:rsid w:val="00A91A9E"/>
    <w:rsid w:val="00A91D85"/>
    <w:rsid w:val="00A9209E"/>
    <w:rsid w:val="00A93C17"/>
    <w:rsid w:val="00A9592F"/>
    <w:rsid w:val="00A95EEA"/>
    <w:rsid w:val="00A966E7"/>
    <w:rsid w:val="00A97C32"/>
    <w:rsid w:val="00AA3AD9"/>
    <w:rsid w:val="00AA657E"/>
    <w:rsid w:val="00AB1682"/>
    <w:rsid w:val="00AB45BC"/>
    <w:rsid w:val="00AB5FC4"/>
    <w:rsid w:val="00AB7F74"/>
    <w:rsid w:val="00AC2243"/>
    <w:rsid w:val="00AC2279"/>
    <w:rsid w:val="00AC3907"/>
    <w:rsid w:val="00AC7545"/>
    <w:rsid w:val="00AC75CE"/>
    <w:rsid w:val="00AD29F1"/>
    <w:rsid w:val="00AD3268"/>
    <w:rsid w:val="00AD4A5A"/>
    <w:rsid w:val="00AD5088"/>
    <w:rsid w:val="00AD7576"/>
    <w:rsid w:val="00AE06C6"/>
    <w:rsid w:val="00AE0B07"/>
    <w:rsid w:val="00AE1C96"/>
    <w:rsid w:val="00AE34B4"/>
    <w:rsid w:val="00AE56BB"/>
    <w:rsid w:val="00AE7177"/>
    <w:rsid w:val="00AE7222"/>
    <w:rsid w:val="00AF0AFE"/>
    <w:rsid w:val="00AF1291"/>
    <w:rsid w:val="00AF268A"/>
    <w:rsid w:val="00AF6B8E"/>
    <w:rsid w:val="00AF7FD9"/>
    <w:rsid w:val="00B0028C"/>
    <w:rsid w:val="00B0086C"/>
    <w:rsid w:val="00B01F84"/>
    <w:rsid w:val="00B0202E"/>
    <w:rsid w:val="00B03E9F"/>
    <w:rsid w:val="00B05AE2"/>
    <w:rsid w:val="00B0630E"/>
    <w:rsid w:val="00B06787"/>
    <w:rsid w:val="00B0695A"/>
    <w:rsid w:val="00B103E9"/>
    <w:rsid w:val="00B14DB6"/>
    <w:rsid w:val="00B165B4"/>
    <w:rsid w:val="00B16729"/>
    <w:rsid w:val="00B16962"/>
    <w:rsid w:val="00B200B6"/>
    <w:rsid w:val="00B219A5"/>
    <w:rsid w:val="00B22553"/>
    <w:rsid w:val="00B2628A"/>
    <w:rsid w:val="00B26F1B"/>
    <w:rsid w:val="00B33C7C"/>
    <w:rsid w:val="00B34A3A"/>
    <w:rsid w:val="00B34D5B"/>
    <w:rsid w:val="00B40436"/>
    <w:rsid w:val="00B41BD0"/>
    <w:rsid w:val="00B42F17"/>
    <w:rsid w:val="00B43E5A"/>
    <w:rsid w:val="00B500DC"/>
    <w:rsid w:val="00B51FDC"/>
    <w:rsid w:val="00B56E6D"/>
    <w:rsid w:val="00B60192"/>
    <w:rsid w:val="00B60C13"/>
    <w:rsid w:val="00B60F01"/>
    <w:rsid w:val="00B62773"/>
    <w:rsid w:val="00B62955"/>
    <w:rsid w:val="00B6381B"/>
    <w:rsid w:val="00B65E23"/>
    <w:rsid w:val="00B67D52"/>
    <w:rsid w:val="00B74888"/>
    <w:rsid w:val="00B757E8"/>
    <w:rsid w:val="00B760B0"/>
    <w:rsid w:val="00B7778E"/>
    <w:rsid w:val="00B81E60"/>
    <w:rsid w:val="00B83D82"/>
    <w:rsid w:val="00B84116"/>
    <w:rsid w:val="00B849F9"/>
    <w:rsid w:val="00B84E71"/>
    <w:rsid w:val="00B86382"/>
    <w:rsid w:val="00B87257"/>
    <w:rsid w:val="00B878BA"/>
    <w:rsid w:val="00B909D8"/>
    <w:rsid w:val="00B915C8"/>
    <w:rsid w:val="00B95EE1"/>
    <w:rsid w:val="00B9604A"/>
    <w:rsid w:val="00BA0B8B"/>
    <w:rsid w:val="00BA1477"/>
    <w:rsid w:val="00BA1A0F"/>
    <w:rsid w:val="00BA51F9"/>
    <w:rsid w:val="00BA5821"/>
    <w:rsid w:val="00BA68DE"/>
    <w:rsid w:val="00BA6C70"/>
    <w:rsid w:val="00BA7038"/>
    <w:rsid w:val="00BA7D92"/>
    <w:rsid w:val="00BB05A8"/>
    <w:rsid w:val="00BB2571"/>
    <w:rsid w:val="00BB3260"/>
    <w:rsid w:val="00BB5238"/>
    <w:rsid w:val="00BB6FF7"/>
    <w:rsid w:val="00BB7ED0"/>
    <w:rsid w:val="00BB7FD4"/>
    <w:rsid w:val="00BC448D"/>
    <w:rsid w:val="00BC4A22"/>
    <w:rsid w:val="00BC4EB0"/>
    <w:rsid w:val="00BC5D48"/>
    <w:rsid w:val="00BC64DB"/>
    <w:rsid w:val="00BC6573"/>
    <w:rsid w:val="00BC759C"/>
    <w:rsid w:val="00BD172C"/>
    <w:rsid w:val="00BD445B"/>
    <w:rsid w:val="00BD59C4"/>
    <w:rsid w:val="00BE0A01"/>
    <w:rsid w:val="00BE25B6"/>
    <w:rsid w:val="00BE6EF2"/>
    <w:rsid w:val="00BE7FBE"/>
    <w:rsid w:val="00BF006E"/>
    <w:rsid w:val="00BF053E"/>
    <w:rsid w:val="00BF2F8E"/>
    <w:rsid w:val="00BF4546"/>
    <w:rsid w:val="00C00DD5"/>
    <w:rsid w:val="00C04B2E"/>
    <w:rsid w:val="00C04E4C"/>
    <w:rsid w:val="00C05007"/>
    <w:rsid w:val="00C05A0D"/>
    <w:rsid w:val="00C074BD"/>
    <w:rsid w:val="00C10A40"/>
    <w:rsid w:val="00C13C5D"/>
    <w:rsid w:val="00C222B9"/>
    <w:rsid w:val="00C23789"/>
    <w:rsid w:val="00C24983"/>
    <w:rsid w:val="00C24B37"/>
    <w:rsid w:val="00C24F09"/>
    <w:rsid w:val="00C25409"/>
    <w:rsid w:val="00C25AAF"/>
    <w:rsid w:val="00C25FCE"/>
    <w:rsid w:val="00C316AB"/>
    <w:rsid w:val="00C3229D"/>
    <w:rsid w:val="00C33A20"/>
    <w:rsid w:val="00C3417C"/>
    <w:rsid w:val="00C34B3C"/>
    <w:rsid w:val="00C4049A"/>
    <w:rsid w:val="00C41195"/>
    <w:rsid w:val="00C42A73"/>
    <w:rsid w:val="00C4440E"/>
    <w:rsid w:val="00C466A5"/>
    <w:rsid w:val="00C46EB2"/>
    <w:rsid w:val="00C479EA"/>
    <w:rsid w:val="00C51330"/>
    <w:rsid w:val="00C5253D"/>
    <w:rsid w:val="00C55131"/>
    <w:rsid w:val="00C5549C"/>
    <w:rsid w:val="00C5743D"/>
    <w:rsid w:val="00C574A6"/>
    <w:rsid w:val="00C60FD1"/>
    <w:rsid w:val="00C6205C"/>
    <w:rsid w:val="00C6296B"/>
    <w:rsid w:val="00C64B23"/>
    <w:rsid w:val="00C665A0"/>
    <w:rsid w:val="00C66F67"/>
    <w:rsid w:val="00C720C2"/>
    <w:rsid w:val="00C7223F"/>
    <w:rsid w:val="00C77514"/>
    <w:rsid w:val="00C77B9B"/>
    <w:rsid w:val="00C8251B"/>
    <w:rsid w:val="00C913A1"/>
    <w:rsid w:val="00C9309E"/>
    <w:rsid w:val="00C94E58"/>
    <w:rsid w:val="00C97B15"/>
    <w:rsid w:val="00CA1205"/>
    <w:rsid w:val="00CA13E9"/>
    <w:rsid w:val="00CA14C1"/>
    <w:rsid w:val="00CA4E6D"/>
    <w:rsid w:val="00CA4F48"/>
    <w:rsid w:val="00CA5E4E"/>
    <w:rsid w:val="00CA5E93"/>
    <w:rsid w:val="00CB2077"/>
    <w:rsid w:val="00CC30F5"/>
    <w:rsid w:val="00CC402F"/>
    <w:rsid w:val="00CC561E"/>
    <w:rsid w:val="00CD01BC"/>
    <w:rsid w:val="00CD0AAE"/>
    <w:rsid w:val="00CD14F4"/>
    <w:rsid w:val="00CD3EAF"/>
    <w:rsid w:val="00CD475C"/>
    <w:rsid w:val="00CD6447"/>
    <w:rsid w:val="00CD7744"/>
    <w:rsid w:val="00CE1001"/>
    <w:rsid w:val="00CE2680"/>
    <w:rsid w:val="00CE3DEA"/>
    <w:rsid w:val="00CE496C"/>
    <w:rsid w:val="00CE57EB"/>
    <w:rsid w:val="00CE7DA1"/>
    <w:rsid w:val="00CF0AED"/>
    <w:rsid w:val="00CF0E8C"/>
    <w:rsid w:val="00CF2D3B"/>
    <w:rsid w:val="00CF39BC"/>
    <w:rsid w:val="00CF64F7"/>
    <w:rsid w:val="00CF6679"/>
    <w:rsid w:val="00CF6A18"/>
    <w:rsid w:val="00CF6EC6"/>
    <w:rsid w:val="00CF7435"/>
    <w:rsid w:val="00D04286"/>
    <w:rsid w:val="00D05AEA"/>
    <w:rsid w:val="00D05E8D"/>
    <w:rsid w:val="00D071E8"/>
    <w:rsid w:val="00D07A0D"/>
    <w:rsid w:val="00D11B49"/>
    <w:rsid w:val="00D12C13"/>
    <w:rsid w:val="00D14407"/>
    <w:rsid w:val="00D15BCF"/>
    <w:rsid w:val="00D171CB"/>
    <w:rsid w:val="00D20B32"/>
    <w:rsid w:val="00D21771"/>
    <w:rsid w:val="00D2216A"/>
    <w:rsid w:val="00D22258"/>
    <w:rsid w:val="00D229B0"/>
    <w:rsid w:val="00D231DA"/>
    <w:rsid w:val="00D25F66"/>
    <w:rsid w:val="00D309CE"/>
    <w:rsid w:val="00D320F7"/>
    <w:rsid w:val="00D32E7D"/>
    <w:rsid w:val="00D33301"/>
    <w:rsid w:val="00D340C6"/>
    <w:rsid w:val="00D36A0B"/>
    <w:rsid w:val="00D40024"/>
    <w:rsid w:val="00D431FB"/>
    <w:rsid w:val="00D44FDD"/>
    <w:rsid w:val="00D4671A"/>
    <w:rsid w:val="00D502C1"/>
    <w:rsid w:val="00D504F1"/>
    <w:rsid w:val="00D5130B"/>
    <w:rsid w:val="00D52080"/>
    <w:rsid w:val="00D539BB"/>
    <w:rsid w:val="00D54A6D"/>
    <w:rsid w:val="00D56F55"/>
    <w:rsid w:val="00D57F58"/>
    <w:rsid w:val="00D6153A"/>
    <w:rsid w:val="00D62B3F"/>
    <w:rsid w:val="00D630A6"/>
    <w:rsid w:val="00D6412A"/>
    <w:rsid w:val="00D65478"/>
    <w:rsid w:val="00D65A60"/>
    <w:rsid w:val="00D75A79"/>
    <w:rsid w:val="00D763F1"/>
    <w:rsid w:val="00D81D27"/>
    <w:rsid w:val="00D81D79"/>
    <w:rsid w:val="00D850B5"/>
    <w:rsid w:val="00D874B0"/>
    <w:rsid w:val="00D922BD"/>
    <w:rsid w:val="00D92982"/>
    <w:rsid w:val="00D92CF5"/>
    <w:rsid w:val="00D949C0"/>
    <w:rsid w:val="00D9643B"/>
    <w:rsid w:val="00D96F63"/>
    <w:rsid w:val="00DA2790"/>
    <w:rsid w:val="00DA3877"/>
    <w:rsid w:val="00DA6AF5"/>
    <w:rsid w:val="00DB4EDC"/>
    <w:rsid w:val="00DB5728"/>
    <w:rsid w:val="00DB59EA"/>
    <w:rsid w:val="00DB6262"/>
    <w:rsid w:val="00DC05D4"/>
    <w:rsid w:val="00DC0BC7"/>
    <w:rsid w:val="00DC2D23"/>
    <w:rsid w:val="00DC332E"/>
    <w:rsid w:val="00DC35D5"/>
    <w:rsid w:val="00DC403D"/>
    <w:rsid w:val="00DC74A8"/>
    <w:rsid w:val="00DD0011"/>
    <w:rsid w:val="00DD1206"/>
    <w:rsid w:val="00DD14C9"/>
    <w:rsid w:val="00DD1EE9"/>
    <w:rsid w:val="00DD2741"/>
    <w:rsid w:val="00DD4BEB"/>
    <w:rsid w:val="00DD5184"/>
    <w:rsid w:val="00DD5A06"/>
    <w:rsid w:val="00DD65FA"/>
    <w:rsid w:val="00DD6861"/>
    <w:rsid w:val="00DD71DC"/>
    <w:rsid w:val="00DD779B"/>
    <w:rsid w:val="00DE0277"/>
    <w:rsid w:val="00DE0D30"/>
    <w:rsid w:val="00DE2C62"/>
    <w:rsid w:val="00DE3C3F"/>
    <w:rsid w:val="00DE3D49"/>
    <w:rsid w:val="00DE5123"/>
    <w:rsid w:val="00DE532B"/>
    <w:rsid w:val="00DE7B91"/>
    <w:rsid w:val="00DE7D51"/>
    <w:rsid w:val="00DF18BA"/>
    <w:rsid w:val="00DF20EC"/>
    <w:rsid w:val="00DF2260"/>
    <w:rsid w:val="00DF4D45"/>
    <w:rsid w:val="00DF5808"/>
    <w:rsid w:val="00DF6BED"/>
    <w:rsid w:val="00E004F1"/>
    <w:rsid w:val="00E012D4"/>
    <w:rsid w:val="00E02152"/>
    <w:rsid w:val="00E028D1"/>
    <w:rsid w:val="00E04C79"/>
    <w:rsid w:val="00E0601B"/>
    <w:rsid w:val="00E069FF"/>
    <w:rsid w:val="00E120C3"/>
    <w:rsid w:val="00E120F7"/>
    <w:rsid w:val="00E15DC4"/>
    <w:rsid w:val="00E16B08"/>
    <w:rsid w:val="00E21B9C"/>
    <w:rsid w:val="00E22D4D"/>
    <w:rsid w:val="00E309C8"/>
    <w:rsid w:val="00E3166F"/>
    <w:rsid w:val="00E31C18"/>
    <w:rsid w:val="00E34FA2"/>
    <w:rsid w:val="00E3618E"/>
    <w:rsid w:val="00E36D30"/>
    <w:rsid w:val="00E37C1D"/>
    <w:rsid w:val="00E403E1"/>
    <w:rsid w:val="00E40D28"/>
    <w:rsid w:val="00E40E63"/>
    <w:rsid w:val="00E41A5D"/>
    <w:rsid w:val="00E42ABF"/>
    <w:rsid w:val="00E42DE7"/>
    <w:rsid w:val="00E430D8"/>
    <w:rsid w:val="00E4445B"/>
    <w:rsid w:val="00E45530"/>
    <w:rsid w:val="00E45549"/>
    <w:rsid w:val="00E465E8"/>
    <w:rsid w:val="00E47315"/>
    <w:rsid w:val="00E47C47"/>
    <w:rsid w:val="00E50945"/>
    <w:rsid w:val="00E518E1"/>
    <w:rsid w:val="00E51975"/>
    <w:rsid w:val="00E53239"/>
    <w:rsid w:val="00E53EA7"/>
    <w:rsid w:val="00E542A7"/>
    <w:rsid w:val="00E54F8C"/>
    <w:rsid w:val="00E579DB"/>
    <w:rsid w:val="00E625D4"/>
    <w:rsid w:val="00E627C8"/>
    <w:rsid w:val="00E6329B"/>
    <w:rsid w:val="00E667A7"/>
    <w:rsid w:val="00E669BD"/>
    <w:rsid w:val="00E71305"/>
    <w:rsid w:val="00E7138D"/>
    <w:rsid w:val="00E71754"/>
    <w:rsid w:val="00E71A5A"/>
    <w:rsid w:val="00E735D3"/>
    <w:rsid w:val="00E74DCD"/>
    <w:rsid w:val="00E74F41"/>
    <w:rsid w:val="00E77DE2"/>
    <w:rsid w:val="00E81584"/>
    <w:rsid w:val="00E817CA"/>
    <w:rsid w:val="00E8264D"/>
    <w:rsid w:val="00E8312E"/>
    <w:rsid w:val="00E84501"/>
    <w:rsid w:val="00E859B3"/>
    <w:rsid w:val="00E86969"/>
    <w:rsid w:val="00E86B0F"/>
    <w:rsid w:val="00E8764D"/>
    <w:rsid w:val="00E902F1"/>
    <w:rsid w:val="00E912F0"/>
    <w:rsid w:val="00E93A06"/>
    <w:rsid w:val="00E96F48"/>
    <w:rsid w:val="00E973D9"/>
    <w:rsid w:val="00E97C7B"/>
    <w:rsid w:val="00EA0616"/>
    <w:rsid w:val="00EA1236"/>
    <w:rsid w:val="00EA2A71"/>
    <w:rsid w:val="00EB0FB9"/>
    <w:rsid w:val="00EB299F"/>
    <w:rsid w:val="00EB4809"/>
    <w:rsid w:val="00EB654B"/>
    <w:rsid w:val="00EB7094"/>
    <w:rsid w:val="00EC0345"/>
    <w:rsid w:val="00EC369C"/>
    <w:rsid w:val="00EC370A"/>
    <w:rsid w:val="00EC3EBC"/>
    <w:rsid w:val="00EC420E"/>
    <w:rsid w:val="00EC5FFC"/>
    <w:rsid w:val="00ED016C"/>
    <w:rsid w:val="00ED0B96"/>
    <w:rsid w:val="00ED23F4"/>
    <w:rsid w:val="00ED685E"/>
    <w:rsid w:val="00ED694D"/>
    <w:rsid w:val="00ED6C7D"/>
    <w:rsid w:val="00EE2A5B"/>
    <w:rsid w:val="00EE34C0"/>
    <w:rsid w:val="00EE397C"/>
    <w:rsid w:val="00EE3DFF"/>
    <w:rsid w:val="00EE43AA"/>
    <w:rsid w:val="00EF2171"/>
    <w:rsid w:val="00EF2344"/>
    <w:rsid w:val="00EF345F"/>
    <w:rsid w:val="00EF36BF"/>
    <w:rsid w:val="00EF47DC"/>
    <w:rsid w:val="00F00C72"/>
    <w:rsid w:val="00F01701"/>
    <w:rsid w:val="00F01CDB"/>
    <w:rsid w:val="00F02F48"/>
    <w:rsid w:val="00F0382F"/>
    <w:rsid w:val="00F10CEA"/>
    <w:rsid w:val="00F12A4C"/>
    <w:rsid w:val="00F12CCA"/>
    <w:rsid w:val="00F1437F"/>
    <w:rsid w:val="00F14AF9"/>
    <w:rsid w:val="00F16735"/>
    <w:rsid w:val="00F21C21"/>
    <w:rsid w:val="00F22401"/>
    <w:rsid w:val="00F2254E"/>
    <w:rsid w:val="00F2297A"/>
    <w:rsid w:val="00F22F09"/>
    <w:rsid w:val="00F236FB"/>
    <w:rsid w:val="00F2700A"/>
    <w:rsid w:val="00F27DAE"/>
    <w:rsid w:val="00F30CF6"/>
    <w:rsid w:val="00F324AF"/>
    <w:rsid w:val="00F35466"/>
    <w:rsid w:val="00F355B1"/>
    <w:rsid w:val="00F35947"/>
    <w:rsid w:val="00F40B77"/>
    <w:rsid w:val="00F40F41"/>
    <w:rsid w:val="00F42A5C"/>
    <w:rsid w:val="00F43F8F"/>
    <w:rsid w:val="00F4504F"/>
    <w:rsid w:val="00F45451"/>
    <w:rsid w:val="00F475E1"/>
    <w:rsid w:val="00F5089F"/>
    <w:rsid w:val="00F5144A"/>
    <w:rsid w:val="00F51CAA"/>
    <w:rsid w:val="00F539E8"/>
    <w:rsid w:val="00F544CA"/>
    <w:rsid w:val="00F56302"/>
    <w:rsid w:val="00F604C1"/>
    <w:rsid w:val="00F60B2C"/>
    <w:rsid w:val="00F6121B"/>
    <w:rsid w:val="00F613ED"/>
    <w:rsid w:val="00F62281"/>
    <w:rsid w:val="00F6765F"/>
    <w:rsid w:val="00F7078C"/>
    <w:rsid w:val="00F7085B"/>
    <w:rsid w:val="00F70C83"/>
    <w:rsid w:val="00F733BD"/>
    <w:rsid w:val="00F733C9"/>
    <w:rsid w:val="00F73E33"/>
    <w:rsid w:val="00F7620F"/>
    <w:rsid w:val="00F81D20"/>
    <w:rsid w:val="00F81D44"/>
    <w:rsid w:val="00F82D18"/>
    <w:rsid w:val="00F83536"/>
    <w:rsid w:val="00F86492"/>
    <w:rsid w:val="00F878EF"/>
    <w:rsid w:val="00F90292"/>
    <w:rsid w:val="00F92785"/>
    <w:rsid w:val="00F93497"/>
    <w:rsid w:val="00F96470"/>
    <w:rsid w:val="00FA22DD"/>
    <w:rsid w:val="00FA3D35"/>
    <w:rsid w:val="00FB16BF"/>
    <w:rsid w:val="00FB2054"/>
    <w:rsid w:val="00FB6D3C"/>
    <w:rsid w:val="00FB776E"/>
    <w:rsid w:val="00FC0182"/>
    <w:rsid w:val="00FC2473"/>
    <w:rsid w:val="00FC5157"/>
    <w:rsid w:val="00FD06F5"/>
    <w:rsid w:val="00FD1014"/>
    <w:rsid w:val="00FD5123"/>
    <w:rsid w:val="00FD6518"/>
    <w:rsid w:val="00FE2A69"/>
    <w:rsid w:val="00FE2FC3"/>
    <w:rsid w:val="00FE3F23"/>
    <w:rsid w:val="00FE410F"/>
    <w:rsid w:val="00FE5414"/>
    <w:rsid w:val="00FE67D9"/>
    <w:rsid w:val="00FE77B5"/>
    <w:rsid w:val="00FF23CA"/>
    <w:rsid w:val="00FF3D1C"/>
    <w:rsid w:val="00FF5706"/>
    <w:rsid w:val="00FF5DC3"/>
    <w:rsid w:val="00FF6D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D52080"/>
    <w:rPr>
      <w:rFonts w:ascii="宋体" w:hAnsi="宋体" w:cs="宋体"/>
      <w:sz w:val="24"/>
      <w:szCs w:val="24"/>
    </w:rPr>
  </w:style>
  <w:style w:type="paragraph" w:styleId="1">
    <w:name w:val="heading 1"/>
    <w:basedOn w:val="a1"/>
    <w:next w:val="a1"/>
    <w:autoRedefine/>
    <w:qFormat/>
    <w:rsid w:val="00433B7E"/>
    <w:pPr>
      <w:keepNext/>
      <w:keepLines/>
      <w:widowControl w:val="0"/>
      <w:numPr>
        <w:numId w:val="14"/>
      </w:numPr>
      <w:spacing w:before="200" w:after="200"/>
      <w:ind w:left="0" w:firstLine="0"/>
      <w:jc w:val="both"/>
      <w:outlineLvl w:val="0"/>
    </w:pPr>
    <w:rPr>
      <w:rFonts w:ascii="微软雅黑" w:eastAsia="微软雅黑" w:hAnsi="微软雅黑" w:cs="Times New Roman"/>
      <w:bCs/>
      <w:sz w:val="32"/>
      <w:szCs w:val="32"/>
    </w:rPr>
  </w:style>
  <w:style w:type="paragraph" w:styleId="21">
    <w:name w:val="heading 2"/>
    <w:basedOn w:val="a1"/>
    <w:next w:val="a1"/>
    <w:link w:val="2Char"/>
    <w:autoRedefine/>
    <w:qFormat/>
    <w:rsid w:val="004D16AD"/>
    <w:pPr>
      <w:keepNext/>
      <w:keepLines/>
      <w:widowControl w:val="0"/>
      <w:numPr>
        <w:ilvl w:val="1"/>
        <w:numId w:val="14"/>
      </w:numPr>
      <w:spacing w:before="200" w:after="200"/>
      <w:jc w:val="both"/>
      <w:outlineLvl w:val="1"/>
    </w:pPr>
    <w:rPr>
      <w:rFonts w:ascii="微软雅黑" w:eastAsia="微软雅黑" w:hAnsi="微软雅黑" w:cs="Times New Roman"/>
      <w:bCs/>
      <w:spacing w:val="-3"/>
      <w:sz w:val="28"/>
      <w:szCs w:val="28"/>
    </w:rPr>
  </w:style>
  <w:style w:type="paragraph" w:styleId="3">
    <w:name w:val="heading 3"/>
    <w:basedOn w:val="a1"/>
    <w:next w:val="a1"/>
    <w:qFormat/>
    <w:rsid w:val="00981E3A"/>
    <w:pPr>
      <w:keepNext/>
      <w:keepLines/>
      <w:widowControl w:val="0"/>
      <w:numPr>
        <w:ilvl w:val="2"/>
        <w:numId w:val="14"/>
      </w:numPr>
      <w:spacing w:before="200" w:after="200"/>
      <w:ind w:firstLine="0"/>
      <w:jc w:val="center"/>
      <w:outlineLvl w:val="2"/>
    </w:pPr>
    <w:rPr>
      <w:rFonts w:ascii="Times New Roman" w:eastAsia="幼圆" w:hAnsi="Times New Roman" w:cs="Times New Roman"/>
      <w:b/>
      <w:bCs/>
      <w:kern w:val="2"/>
      <w:sz w:val="32"/>
      <w:szCs w:val="32"/>
    </w:rPr>
  </w:style>
  <w:style w:type="paragraph" w:styleId="4">
    <w:name w:val="heading 4"/>
    <w:basedOn w:val="a1"/>
    <w:next w:val="a1"/>
    <w:qFormat/>
    <w:rsid w:val="00981E3A"/>
    <w:pPr>
      <w:keepNext/>
      <w:keepLines/>
      <w:widowControl w:val="0"/>
      <w:numPr>
        <w:ilvl w:val="3"/>
        <w:numId w:val="14"/>
      </w:numPr>
      <w:spacing w:before="280" w:after="290" w:line="376" w:lineRule="auto"/>
      <w:ind w:firstLine="0"/>
      <w:jc w:val="both"/>
      <w:outlineLvl w:val="3"/>
    </w:pPr>
    <w:rPr>
      <w:rFonts w:ascii="Arial" w:eastAsia="黑体" w:hAnsi="Arial" w:cs="Times New Roman"/>
      <w:b/>
      <w:bCs/>
      <w:kern w:val="2"/>
      <w:sz w:val="28"/>
      <w:szCs w:val="28"/>
    </w:rPr>
  </w:style>
  <w:style w:type="paragraph" w:styleId="5">
    <w:name w:val="heading 5"/>
    <w:basedOn w:val="a1"/>
    <w:next w:val="a1"/>
    <w:qFormat/>
    <w:rsid w:val="00981E3A"/>
    <w:pPr>
      <w:keepNext/>
      <w:keepLines/>
      <w:widowControl w:val="0"/>
      <w:numPr>
        <w:ilvl w:val="4"/>
        <w:numId w:val="14"/>
      </w:numPr>
      <w:spacing w:before="280" w:after="290" w:line="376" w:lineRule="auto"/>
      <w:ind w:firstLine="0"/>
      <w:jc w:val="both"/>
      <w:outlineLvl w:val="4"/>
    </w:pPr>
    <w:rPr>
      <w:rFonts w:ascii="Times New Roman" w:eastAsia="幼圆" w:hAnsi="Times New Roman" w:cs="Times New Roman"/>
      <w:b/>
      <w:bCs/>
      <w:kern w:val="2"/>
      <w:sz w:val="28"/>
      <w:szCs w:val="28"/>
    </w:rPr>
  </w:style>
  <w:style w:type="paragraph" w:styleId="6">
    <w:name w:val="heading 6"/>
    <w:basedOn w:val="a1"/>
    <w:next w:val="a1"/>
    <w:qFormat/>
    <w:rsid w:val="00981E3A"/>
    <w:pPr>
      <w:keepNext/>
      <w:keepLines/>
      <w:widowControl w:val="0"/>
      <w:numPr>
        <w:ilvl w:val="5"/>
        <w:numId w:val="14"/>
      </w:numPr>
      <w:spacing w:before="240" w:after="64" w:line="320" w:lineRule="auto"/>
      <w:ind w:firstLine="0"/>
      <w:jc w:val="both"/>
      <w:outlineLvl w:val="5"/>
    </w:pPr>
    <w:rPr>
      <w:rFonts w:ascii="Arial" w:eastAsia="黑体" w:hAnsi="Arial" w:cs="Times New Roman"/>
      <w:b/>
      <w:bCs/>
      <w:kern w:val="2"/>
    </w:rPr>
  </w:style>
  <w:style w:type="paragraph" w:styleId="7">
    <w:name w:val="heading 7"/>
    <w:basedOn w:val="a1"/>
    <w:next w:val="a1"/>
    <w:qFormat/>
    <w:rsid w:val="00981E3A"/>
    <w:pPr>
      <w:keepNext/>
      <w:keepLines/>
      <w:widowControl w:val="0"/>
      <w:numPr>
        <w:ilvl w:val="6"/>
        <w:numId w:val="14"/>
      </w:numPr>
      <w:spacing w:before="240" w:after="64" w:line="320" w:lineRule="auto"/>
      <w:ind w:firstLine="0"/>
      <w:jc w:val="both"/>
      <w:outlineLvl w:val="6"/>
    </w:pPr>
    <w:rPr>
      <w:rFonts w:ascii="Times New Roman" w:eastAsia="幼圆" w:hAnsi="Times New Roman" w:cs="Times New Roman"/>
      <w:b/>
      <w:bCs/>
      <w:kern w:val="2"/>
    </w:rPr>
  </w:style>
  <w:style w:type="paragraph" w:styleId="8">
    <w:name w:val="heading 8"/>
    <w:basedOn w:val="a1"/>
    <w:next w:val="a1"/>
    <w:qFormat/>
    <w:rsid w:val="00981E3A"/>
    <w:pPr>
      <w:keepNext/>
      <w:keepLines/>
      <w:widowControl w:val="0"/>
      <w:numPr>
        <w:ilvl w:val="7"/>
        <w:numId w:val="14"/>
      </w:numPr>
      <w:spacing w:before="240" w:after="64" w:line="320" w:lineRule="auto"/>
      <w:ind w:firstLine="0"/>
      <w:jc w:val="both"/>
      <w:outlineLvl w:val="7"/>
    </w:pPr>
    <w:rPr>
      <w:rFonts w:ascii="Arial" w:eastAsia="黑体" w:hAnsi="Arial" w:cs="Times New Roman"/>
      <w:kern w:val="2"/>
    </w:rPr>
  </w:style>
  <w:style w:type="paragraph" w:styleId="9">
    <w:name w:val="heading 9"/>
    <w:basedOn w:val="a1"/>
    <w:next w:val="a1"/>
    <w:qFormat/>
    <w:rsid w:val="00981E3A"/>
    <w:pPr>
      <w:keepNext/>
      <w:keepLines/>
      <w:widowControl w:val="0"/>
      <w:numPr>
        <w:ilvl w:val="8"/>
        <w:numId w:val="14"/>
      </w:numPr>
      <w:spacing w:before="240" w:after="64" w:line="320" w:lineRule="auto"/>
      <w:ind w:firstLine="0"/>
      <w:jc w:val="both"/>
      <w:outlineLvl w:val="8"/>
    </w:pPr>
    <w:rPr>
      <w:rFonts w:ascii="Arial" w:eastAsia="黑体" w:hAnsi="Arial" w:cs="Times New Roman"/>
      <w:kern w:val="2"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Document Map"/>
    <w:basedOn w:val="a1"/>
    <w:semiHidden/>
    <w:rsid w:val="00242AD7"/>
    <w:pPr>
      <w:shd w:val="clear" w:color="auto" w:fill="000080"/>
    </w:pPr>
  </w:style>
  <w:style w:type="paragraph" w:customStyle="1" w:styleId="22">
    <w:name w:val="首行缩进:  2 字符"/>
    <w:basedOn w:val="a1"/>
    <w:rsid w:val="007A373C"/>
    <w:pPr>
      <w:widowControl w:val="0"/>
      <w:spacing w:line="360" w:lineRule="auto"/>
      <w:ind w:firstLineChars="200" w:firstLine="200"/>
      <w:jc w:val="both"/>
    </w:pPr>
    <w:rPr>
      <w:rFonts w:ascii="Verdana" w:eastAsia="微软雅黑" w:hAnsi="Verdana"/>
      <w:kern w:val="2"/>
      <w:sz w:val="18"/>
      <w:szCs w:val="18"/>
    </w:rPr>
  </w:style>
  <w:style w:type="paragraph" w:customStyle="1" w:styleId="a6">
    <w:name w:val="首行无缩进"/>
    <w:basedOn w:val="a1"/>
    <w:link w:val="Char"/>
    <w:rsid w:val="00E47315"/>
    <w:pPr>
      <w:widowControl w:val="0"/>
      <w:jc w:val="both"/>
    </w:pPr>
    <w:rPr>
      <w:rFonts w:ascii="Verdana" w:eastAsia="幼圆" w:hAnsi="Verdana"/>
      <w:kern w:val="2"/>
      <w:sz w:val="18"/>
      <w:szCs w:val="18"/>
    </w:rPr>
  </w:style>
  <w:style w:type="paragraph" w:customStyle="1" w:styleId="a7">
    <w:name w:val="图表题注"/>
    <w:basedOn w:val="a8"/>
    <w:rsid w:val="00956382"/>
    <w:rPr>
      <w:rFonts w:cs="宋体"/>
    </w:rPr>
  </w:style>
  <w:style w:type="character" w:customStyle="1" w:styleId="2Char">
    <w:name w:val="标题 2 Char"/>
    <w:basedOn w:val="a2"/>
    <w:link w:val="21"/>
    <w:rsid w:val="004D16AD"/>
    <w:rPr>
      <w:rFonts w:ascii="微软雅黑" w:eastAsia="微软雅黑" w:hAnsi="微软雅黑"/>
      <w:bCs/>
      <w:spacing w:val="-3"/>
      <w:sz w:val="28"/>
      <w:szCs w:val="28"/>
    </w:rPr>
  </w:style>
  <w:style w:type="paragraph" w:customStyle="1" w:styleId="a9">
    <w:name w:val="五号字加粗"/>
    <w:basedOn w:val="22"/>
    <w:rsid w:val="00034889"/>
    <w:pPr>
      <w:spacing w:before="100" w:after="100"/>
      <w:ind w:firstLineChars="0" w:firstLine="0"/>
      <w:jc w:val="left"/>
    </w:pPr>
    <w:rPr>
      <w:sz w:val="21"/>
    </w:rPr>
  </w:style>
  <w:style w:type="paragraph" w:customStyle="1" w:styleId="aa">
    <w:name w:val="注意图的样式"/>
    <w:basedOn w:val="a1"/>
    <w:rsid w:val="004770FA"/>
    <w:pPr>
      <w:widowControl w:val="0"/>
      <w:spacing w:line="480" w:lineRule="exact"/>
      <w:jc w:val="both"/>
    </w:pPr>
    <w:rPr>
      <w:rFonts w:ascii="Times New Roman" w:eastAsia="幼圆" w:hAnsi="Times New Roman"/>
      <w:kern w:val="2"/>
      <w:position w:val="-10"/>
      <w:sz w:val="18"/>
      <w:szCs w:val="20"/>
    </w:rPr>
  </w:style>
  <w:style w:type="paragraph" w:customStyle="1" w:styleId="ab">
    <w:name w:val="注意文字样式"/>
    <w:basedOn w:val="22"/>
    <w:rsid w:val="00963AD3"/>
    <w:pPr>
      <w:ind w:left="540" w:firstLineChars="0" w:firstLine="0"/>
    </w:pPr>
    <w:rPr>
      <w:rFonts w:eastAsia="楷体_GB2312"/>
    </w:rPr>
  </w:style>
  <w:style w:type="paragraph" w:styleId="a">
    <w:name w:val="List Number"/>
    <w:basedOn w:val="a1"/>
    <w:link w:val="Char0"/>
    <w:rsid w:val="006266E6"/>
    <w:pPr>
      <w:widowControl w:val="0"/>
      <w:numPr>
        <w:numId w:val="5"/>
      </w:numPr>
      <w:ind w:firstLine="0"/>
      <w:jc w:val="both"/>
    </w:pPr>
    <w:rPr>
      <w:rFonts w:ascii="微软雅黑" w:eastAsia="微软雅黑" w:hAnsi="微软雅黑" w:cs="Times New Roman"/>
      <w:kern w:val="2"/>
      <w:sz w:val="18"/>
      <w:szCs w:val="18"/>
    </w:rPr>
  </w:style>
  <w:style w:type="character" w:customStyle="1" w:styleId="Char0">
    <w:name w:val="列表编号 Char"/>
    <w:basedOn w:val="a2"/>
    <w:link w:val="a"/>
    <w:rsid w:val="006266E6"/>
    <w:rPr>
      <w:rFonts w:ascii="微软雅黑" w:eastAsia="微软雅黑" w:hAnsi="微软雅黑"/>
      <w:kern w:val="2"/>
      <w:sz w:val="18"/>
      <w:szCs w:val="18"/>
    </w:rPr>
  </w:style>
  <w:style w:type="paragraph" w:styleId="2">
    <w:name w:val="List Number 2"/>
    <w:basedOn w:val="a1"/>
    <w:link w:val="2Char0"/>
    <w:rsid w:val="00855D8C"/>
    <w:pPr>
      <w:widowControl w:val="0"/>
      <w:numPr>
        <w:numId w:val="1"/>
      </w:numPr>
      <w:ind w:firstLine="0"/>
      <w:jc w:val="both"/>
    </w:pPr>
    <w:rPr>
      <w:rFonts w:ascii="Verdana" w:eastAsia="幼圆" w:hAnsi="Verdana" w:cs="Times New Roman"/>
      <w:kern w:val="2"/>
      <w:sz w:val="18"/>
      <w:szCs w:val="18"/>
    </w:rPr>
  </w:style>
  <w:style w:type="character" w:customStyle="1" w:styleId="2Char0">
    <w:name w:val="列表编号 2 Char"/>
    <w:basedOn w:val="a2"/>
    <w:link w:val="2"/>
    <w:rsid w:val="00855D8C"/>
    <w:rPr>
      <w:rFonts w:ascii="Verdana" w:eastAsia="幼圆" w:hAnsi="Verdana"/>
      <w:kern w:val="2"/>
      <w:sz w:val="18"/>
      <w:szCs w:val="18"/>
    </w:rPr>
  </w:style>
  <w:style w:type="paragraph" w:customStyle="1" w:styleId="ac">
    <w:name w:val="正文前标题"/>
    <w:basedOn w:val="3"/>
    <w:rsid w:val="00A605E1"/>
    <w:pPr>
      <w:numPr>
        <w:ilvl w:val="0"/>
        <w:numId w:val="0"/>
      </w:numPr>
    </w:pPr>
    <w:rPr>
      <w:rFonts w:ascii="Verdana" w:eastAsia="微软雅黑" w:hAnsi="Verdana" w:cs="宋体"/>
      <w:b w:val="0"/>
    </w:rPr>
  </w:style>
  <w:style w:type="paragraph" w:customStyle="1" w:styleId="ad">
    <w:name w:val="小五号字加粗"/>
    <w:basedOn w:val="a6"/>
    <w:rsid w:val="00BF053E"/>
    <w:pPr>
      <w:jc w:val="left"/>
    </w:pPr>
    <w:rPr>
      <w:rFonts w:eastAsia="微软雅黑"/>
      <w:b/>
    </w:rPr>
  </w:style>
  <w:style w:type="paragraph" w:styleId="a8">
    <w:name w:val="caption"/>
    <w:basedOn w:val="a1"/>
    <w:next w:val="a1"/>
    <w:qFormat/>
    <w:rsid w:val="00D14407"/>
    <w:pPr>
      <w:widowControl w:val="0"/>
      <w:spacing w:line="360" w:lineRule="auto"/>
      <w:jc w:val="center"/>
    </w:pPr>
    <w:rPr>
      <w:rFonts w:ascii="微软雅黑" w:eastAsia="微软雅黑" w:hAnsi="微软雅黑" w:cs="Arial"/>
      <w:kern w:val="2"/>
      <w:sz w:val="18"/>
      <w:szCs w:val="20"/>
    </w:rPr>
  </w:style>
  <w:style w:type="paragraph" w:customStyle="1" w:styleId="ae">
    <w:name w:val="图表样式"/>
    <w:rsid w:val="00FB2054"/>
    <w:pPr>
      <w:keepNext/>
      <w:jc w:val="center"/>
    </w:pPr>
    <w:rPr>
      <w:rFonts w:ascii="Verdana" w:eastAsia="幼圆" w:hAnsi="Verdana" w:cs="宋体"/>
      <w:kern w:val="2"/>
      <w:sz w:val="18"/>
      <w:szCs w:val="18"/>
    </w:rPr>
  </w:style>
  <w:style w:type="character" w:customStyle="1" w:styleId="Char">
    <w:name w:val="首行无缩进 Char"/>
    <w:basedOn w:val="a2"/>
    <w:link w:val="a6"/>
    <w:rsid w:val="00E47315"/>
    <w:rPr>
      <w:rFonts w:ascii="Verdana" w:eastAsia="幼圆" w:hAnsi="Verdana" w:cs="宋体"/>
      <w:kern w:val="2"/>
      <w:sz w:val="18"/>
      <w:szCs w:val="18"/>
      <w:lang w:val="en-US" w:eastAsia="zh-CN" w:bidi="ar-SA"/>
    </w:rPr>
  </w:style>
  <w:style w:type="numbering" w:styleId="111111">
    <w:name w:val="Outline List 2"/>
    <w:basedOn w:val="a4"/>
    <w:rsid w:val="00DE2C62"/>
    <w:pPr>
      <w:numPr>
        <w:numId w:val="2"/>
      </w:numPr>
    </w:pPr>
  </w:style>
  <w:style w:type="paragraph" w:customStyle="1" w:styleId="af">
    <w:name w:val="缩进"/>
    <w:basedOn w:val="a6"/>
    <w:autoRedefine/>
    <w:rsid w:val="0047514B"/>
    <w:pPr>
      <w:tabs>
        <w:tab w:val="left" w:pos="0"/>
        <w:tab w:val="left" w:pos="720"/>
        <w:tab w:val="left" w:pos="900"/>
      </w:tabs>
      <w:spacing w:line="288" w:lineRule="auto"/>
      <w:ind w:right="180"/>
      <w:jc w:val="center"/>
    </w:pPr>
    <w:rPr>
      <w:rFonts w:ascii="微软雅黑" w:eastAsia="微软雅黑" w:hAnsi="微软雅黑"/>
      <w:sz w:val="15"/>
    </w:rPr>
  </w:style>
  <w:style w:type="paragraph" w:styleId="a0">
    <w:name w:val="List Bullet"/>
    <w:basedOn w:val="a1"/>
    <w:rsid w:val="00936F43"/>
    <w:pPr>
      <w:widowControl w:val="0"/>
      <w:numPr>
        <w:numId w:val="4"/>
      </w:numPr>
      <w:ind w:firstLine="0"/>
      <w:jc w:val="both"/>
    </w:pPr>
    <w:rPr>
      <w:rFonts w:ascii="Times New Roman" w:eastAsia="幼圆" w:hAnsi="Times New Roman" w:cs="Times New Roman"/>
      <w:b/>
      <w:kern w:val="2"/>
      <w:sz w:val="18"/>
    </w:rPr>
  </w:style>
  <w:style w:type="paragraph" w:styleId="20">
    <w:name w:val="List Bullet 2"/>
    <w:basedOn w:val="a1"/>
    <w:autoRedefine/>
    <w:rsid w:val="001463E7"/>
    <w:pPr>
      <w:widowControl w:val="0"/>
      <w:numPr>
        <w:numId w:val="3"/>
      </w:numPr>
      <w:spacing w:line="288" w:lineRule="auto"/>
      <w:ind w:leftChars="100" w:left="180" w:rightChars="100" w:right="180" w:firstLine="451"/>
      <w:jc w:val="both"/>
    </w:pPr>
    <w:rPr>
      <w:rFonts w:ascii="Times New Roman" w:eastAsia="幼圆" w:hAnsi="Times New Roman" w:cs="Times New Roman"/>
      <w:kern w:val="2"/>
      <w:sz w:val="18"/>
    </w:rPr>
  </w:style>
  <w:style w:type="character" w:styleId="af0">
    <w:name w:val="Hyperlink"/>
    <w:basedOn w:val="a2"/>
    <w:uiPriority w:val="99"/>
    <w:rsid w:val="00A90D9F"/>
    <w:rPr>
      <w:color w:val="0000FF"/>
      <w:u w:val="single"/>
    </w:rPr>
  </w:style>
  <w:style w:type="paragraph" w:styleId="10">
    <w:name w:val="index 1"/>
    <w:basedOn w:val="a1"/>
    <w:next w:val="a1"/>
    <w:autoRedefine/>
    <w:semiHidden/>
    <w:rsid w:val="00A00103"/>
    <w:pPr>
      <w:widowControl w:val="0"/>
      <w:ind w:left="18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23">
    <w:name w:val="index 2"/>
    <w:basedOn w:val="a1"/>
    <w:next w:val="a1"/>
    <w:autoRedefine/>
    <w:semiHidden/>
    <w:rsid w:val="00A00103"/>
    <w:pPr>
      <w:widowControl w:val="0"/>
      <w:ind w:left="36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30">
    <w:name w:val="index 3"/>
    <w:basedOn w:val="a1"/>
    <w:next w:val="a1"/>
    <w:autoRedefine/>
    <w:semiHidden/>
    <w:rsid w:val="00A00103"/>
    <w:pPr>
      <w:widowControl w:val="0"/>
      <w:ind w:left="54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40">
    <w:name w:val="index 4"/>
    <w:basedOn w:val="a1"/>
    <w:next w:val="a1"/>
    <w:autoRedefine/>
    <w:semiHidden/>
    <w:rsid w:val="00A00103"/>
    <w:pPr>
      <w:widowControl w:val="0"/>
      <w:ind w:left="72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50">
    <w:name w:val="index 5"/>
    <w:basedOn w:val="a1"/>
    <w:next w:val="a1"/>
    <w:autoRedefine/>
    <w:semiHidden/>
    <w:rsid w:val="00A00103"/>
    <w:pPr>
      <w:widowControl w:val="0"/>
      <w:ind w:left="90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60">
    <w:name w:val="index 6"/>
    <w:basedOn w:val="a1"/>
    <w:next w:val="a1"/>
    <w:autoRedefine/>
    <w:semiHidden/>
    <w:rsid w:val="00A00103"/>
    <w:pPr>
      <w:widowControl w:val="0"/>
      <w:ind w:left="108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70">
    <w:name w:val="index 7"/>
    <w:basedOn w:val="a1"/>
    <w:next w:val="a1"/>
    <w:autoRedefine/>
    <w:semiHidden/>
    <w:rsid w:val="00A00103"/>
    <w:pPr>
      <w:widowControl w:val="0"/>
      <w:ind w:left="126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80">
    <w:name w:val="index 8"/>
    <w:basedOn w:val="a1"/>
    <w:next w:val="a1"/>
    <w:autoRedefine/>
    <w:semiHidden/>
    <w:rsid w:val="00A00103"/>
    <w:pPr>
      <w:widowControl w:val="0"/>
      <w:ind w:left="144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90">
    <w:name w:val="index 9"/>
    <w:basedOn w:val="a1"/>
    <w:next w:val="a1"/>
    <w:autoRedefine/>
    <w:semiHidden/>
    <w:rsid w:val="00A00103"/>
    <w:pPr>
      <w:widowControl w:val="0"/>
      <w:ind w:left="1620" w:firstLineChars="200" w:hanging="180"/>
    </w:pPr>
    <w:rPr>
      <w:rFonts w:ascii="Times New Roman" w:eastAsia="幼圆" w:hAnsi="Times New Roman" w:cs="Times New Roman"/>
      <w:kern w:val="2"/>
      <w:sz w:val="20"/>
      <w:szCs w:val="20"/>
    </w:rPr>
  </w:style>
  <w:style w:type="paragraph" w:styleId="af1">
    <w:name w:val="index heading"/>
    <w:basedOn w:val="a1"/>
    <w:next w:val="10"/>
    <w:semiHidden/>
    <w:rsid w:val="00A00103"/>
    <w:pPr>
      <w:spacing w:before="120" w:after="120"/>
    </w:pPr>
    <w:rPr>
      <w:b/>
      <w:bCs/>
      <w:i/>
      <w:iCs/>
      <w:sz w:val="20"/>
      <w:szCs w:val="20"/>
    </w:rPr>
  </w:style>
  <w:style w:type="paragraph" w:styleId="af2">
    <w:name w:val="header"/>
    <w:basedOn w:val="a1"/>
    <w:link w:val="Char1"/>
    <w:uiPriority w:val="99"/>
    <w:rsid w:val="00980A9F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ind w:firstLineChars="200" w:firstLine="200"/>
      <w:jc w:val="center"/>
    </w:pPr>
    <w:rPr>
      <w:rFonts w:ascii="Times New Roman" w:eastAsia="幼圆" w:hAnsi="Times New Roman" w:cs="Times New Roman"/>
      <w:kern w:val="2"/>
      <w:sz w:val="18"/>
      <w:szCs w:val="18"/>
    </w:rPr>
  </w:style>
  <w:style w:type="paragraph" w:styleId="af3">
    <w:name w:val="footer"/>
    <w:basedOn w:val="a1"/>
    <w:rsid w:val="00E22D4D"/>
    <w:pPr>
      <w:widowControl w:val="0"/>
      <w:snapToGrid w:val="0"/>
      <w:jc w:val="center"/>
    </w:pPr>
    <w:rPr>
      <w:rFonts w:ascii="Verdana" w:eastAsia="幼圆" w:hAnsi="Verdana" w:cs="Times New Roman"/>
      <w:kern w:val="2"/>
      <w:sz w:val="18"/>
      <w:szCs w:val="18"/>
    </w:rPr>
  </w:style>
  <w:style w:type="character" w:styleId="af4">
    <w:name w:val="page number"/>
    <w:basedOn w:val="a2"/>
    <w:rsid w:val="000D33FD"/>
  </w:style>
  <w:style w:type="paragraph" w:styleId="11">
    <w:name w:val="toc 1"/>
    <w:basedOn w:val="a1"/>
    <w:next w:val="a1"/>
    <w:autoRedefine/>
    <w:uiPriority w:val="39"/>
    <w:rsid w:val="007D4A57"/>
    <w:pPr>
      <w:tabs>
        <w:tab w:val="left" w:pos="300"/>
        <w:tab w:val="right" w:leader="dot" w:pos="5461"/>
      </w:tabs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4">
    <w:name w:val="toc 2"/>
    <w:basedOn w:val="a1"/>
    <w:next w:val="a1"/>
    <w:autoRedefine/>
    <w:uiPriority w:val="39"/>
    <w:rsid w:val="00293809"/>
    <w:pPr>
      <w:ind w:left="24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1"/>
    <w:next w:val="a1"/>
    <w:autoRedefine/>
    <w:uiPriority w:val="39"/>
    <w:rsid w:val="00B86382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1"/>
    <w:next w:val="a1"/>
    <w:autoRedefine/>
    <w:semiHidden/>
    <w:rsid w:val="00B86382"/>
    <w:pPr>
      <w:ind w:left="720"/>
    </w:pPr>
    <w:rPr>
      <w:rFonts w:asciiTheme="minorHAnsi" w:hAnsiTheme="minorHAnsi"/>
      <w:sz w:val="18"/>
      <w:szCs w:val="18"/>
    </w:rPr>
  </w:style>
  <w:style w:type="paragraph" w:styleId="51">
    <w:name w:val="toc 5"/>
    <w:basedOn w:val="a1"/>
    <w:next w:val="a1"/>
    <w:autoRedefine/>
    <w:semiHidden/>
    <w:rsid w:val="00B86382"/>
    <w:pPr>
      <w:ind w:left="960"/>
    </w:pPr>
    <w:rPr>
      <w:rFonts w:asciiTheme="minorHAnsi" w:hAnsiTheme="minorHAnsi"/>
      <w:sz w:val="18"/>
      <w:szCs w:val="18"/>
    </w:rPr>
  </w:style>
  <w:style w:type="paragraph" w:styleId="61">
    <w:name w:val="toc 6"/>
    <w:basedOn w:val="a1"/>
    <w:next w:val="a1"/>
    <w:autoRedefine/>
    <w:semiHidden/>
    <w:rsid w:val="00B86382"/>
    <w:pPr>
      <w:ind w:left="1200"/>
    </w:pPr>
    <w:rPr>
      <w:rFonts w:asciiTheme="minorHAnsi" w:hAnsiTheme="minorHAnsi"/>
      <w:sz w:val="18"/>
      <w:szCs w:val="18"/>
    </w:rPr>
  </w:style>
  <w:style w:type="paragraph" w:styleId="71">
    <w:name w:val="toc 7"/>
    <w:basedOn w:val="a1"/>
    <w:next w:val="a1"/>
    <w:autoRedefine/>
    <w:semiHidden/>
    <w:rsid w:val="00B86382"/>
    <w:pPr>
      <w:ind w:left="1440"/>
    </w:pPr>
    <w:rPr>
      <w:rFonts w:asciiTheme="minorHAnsi" w:hAnsiTheme="minorHAnsi"/>
      <w:sz w:val="18"/>
      <w:szCs w:val="18"/>
    </w:rPr>
  </w:style>
  <w:style w:type="paragraph" w:styleId="81">
    <w:name w:val="toc 8"/>
    <w:basedOn w:val="a1"/>
    <w:next w:val="a1"/>
    <w:autoRedefine/>
    <w:semiHidden/>
    <w:rsid w:val="00B86382"/>
    <w:pPr>
      <w:ind w:left="1680"/>
    </w:pPr>
    <w:rPr>
      <w:rFonts w:asciiTheme="minorHAnsi" w:hAnsiTheme="minorHAnsi"/>
      <w:sz w:val="18"/>
      <w:szCs w:val="18"/>
    </w:rPr>
  </w:style>
  <w:style w:type="paragraph" w:styleId="91">
    <w:name w:val="toc 9"/>
    <w:basedOn w:val="a1"/>
    <w:next w:val="a1"/>
    <w:autoRedefine/>
    <w:semiHidden/>
    <w:rsid w:val="00B86382"/>
    <w:pPr>
      <w:ind w:left="1920"/>
    </w:pPr>
    <w:rPr>
      <w:rFonts w:asciiTheme="minorHAnsi" w:hAnsiTheme="minorHAnsi"/>
      <w:sz w:val="18"/>
      <w:szCs w:val="18"/>
    </w:rPr>
  </w:style>
  <w:style w:type="paragraph" w:customStyle="1" w:styleId="25">
    <w:name w:val="样式 目录 2"/>
    <w:basedOn w:val="24"/>
    <w:rsid w:val="00A32C53"/>
    <w:pPr>
      <w:tabs>
        <w:tab w:val="left" w:pos="900"/>
      </w:tabs>
      <w:ind w:firstLine="360"/>
    </w:pPr>
    <w:rPr>
      <w:rFonts w:ascii="Verdana" w:hAnsi="Verdana"/>
      <w:sz w:val="18"/>
      <w:szCs w:val="18"/>
    </w:rPr>
  </w:style>
  <w:style w:type="paragraph" w:customStyle="1" w:styleId="12">
    <w:name w:val="样式 目录 1 + 首行缩进:  2 字符"/>
    <w:basedOn w:val="11"/>
    <w:rsid w:val="00365BD4"/>
    <w:pPr>
      <w:ind w:firstLine="402"/>
    </w:pPr>
    <w:rPr>
      <w:rFonts w:ascii="Verdana" w:hAnsi="Verdana"/>
      <w:sz w:val="18"/>
      <w:szCs w:val="18"/>
    </w:rPr>
  </w:style>
  <w:style w:type="paragraph" w:customStyle="1" w:styleId="121">
    <w:name w:val="样式 目录 1 + 首行缩进:  2 字符1"/>
    <w:basedOn w:val="11"/>
    <w:autoRedefine/>
    <w:rsid w:val="00007AA1"/>
    <w:pPr>
      <w:ind w:firstLine="402"/>
    </w:pPr>
    <w:rPr>
      <w:sz w:val="18"/>
    </w:rPr>
  </w:style>
  <w:style w:type="paragraph" w:customStyle="1" w:styleId="122">
    <w:name w:val="样式 目录 1 + 首行缩进:  2 字符2"/>
    <w:basedOn w:val="11"/>
    <w:rsid w:val="00007AA1"/>
    <w:pPr>
      <w:ind w:firstLine="402"/>
    </w:pPr>
    <w:rPr>
      <w:rFonts w:ascii="Verdana" w:hAnsi="Verdana"/>
      <w:sz w:val="18"/>
      <w:szCs w:val="18"/>
    </w:rPr>
  </w:style>
  <w:style w:type="paragraph" w:customStyle="1" w:styleId="13">
    <w:name w:val="样式 目录 1"/>
    <w:basedOn w:val="11"/>
    <w:next w:val="24"/>
    <w:rsid w:val="00007AA1"/>
    <w:pPr>
      <w:tabs>
        <w:tab w:val="left" w:pos="540"/>
        <w:tab w:val="left" w:pos="720"/>
      </w:tabs>
    </w:pPr>
    <w:rPr>
      <w:rFonts w:ascii="Verdana" w:hAnsi="Verdana"/>
      <w:sz w:val="18"/>
      <w:szCs w:val="18"/>
    </w:rPr>
  </w:style>
  <w:style w:type="paragraph" w:customStyle="1" w:styleId="221">
    <w:name w:val="样式 目录 2 + 首行缩进:  2 字符1"/>
    <w:basedOn w:val="24"/>
    <w:autoRedefine/>
    <w:rsid w:val="00AC75CE"/>
    <w:rPr>
      <w:rFonts w:ascii="Verdana" w:hAnsi="Verdana"/>
      <w:sz w:val="18"/>
      <w:szCs w:val="18"/>
    </w:rPr>
  </w:style>
  <w:style w:type="paragraph" w:customStyle="1" w:styleId="222">
    <w:name w:val="样式 目录 2 + 首行缩进:  2 字符2"/>
    <w:basedOn w:val="24"/>
    <w:rsid w:val="00AC75CE"/>
    <w:pPr>
      <w:ind w:left="181"/>
    </w:pPr>
    <w:rPr>
      <w:rFonts w:ascii="Verdana" w:hAnsi="Verdana"/>
      <w:sz w:val="18"/>
      <w:szCs w:val="18"/>
    </w:rPr>
  </w:style>
  <w:style w:type="paragraph" w:customStyle="1" w:styleId="223">
    <w:name w:val="样式 目录 2 + 首行缩进:  2 字符3"/>
    <w:basedOn w:val="24"/>
    <w:rsid w:val="00AC75CE"/>
    <w:rPr>
      <w:sz w:val="18"/>
    </w:rPr>
  </w:style>
  <w:style w:type="paragraph" w:customStyle="1" w:styleId="123">
    <w:name w:val="样式 目录 1 + 首行缩进:  2 字符3"/>
    <w:basedOn w:val="11"/>
    <w:rsid w:val="00CF0E8C"/>
    <w:pPr>
      <w:tabs>
        <w:tab w:val="left" w:pos="5400"/>
      </w:tabs>
      <w:ind w:firstLine="402"/>
    </w:pPr>
  </w:style>
  <w:style w:type="paragraph" w:customStyle="1" w:styleId="124">
    <w:name w:val="样式 目录 1 + 首行缩进:  2 字符4"/>
    <w:basedOn w:val="11"/>
    <w:rsid w:val="00CF0E8C"/>
    <w:pPr>
      <w:tabs>
        <w:tab w:val="left" w:pos="1800"/>
        <w:tab w:val="left" w:leader="dot" w:pos="3600"/>
      </w:tabs>
      <w:ind w:firstLine="402"/>
    </w:pPr>
  </w:style>
  <w:style w:type="paragraph" w:customStyle="1" w:styleId="125">
    <w:name w:val="样式 目录 1 + 首行缩进:  2 字符5"/>
    <w:basedOn w:val="11"/>
    <w:rsid w:val="00CF0E8C"/>
    <w:pPr>
      <w:ind w:firstLine="402"/>
    </w:pPr>
  </w:style>
  <w:style w:type="paragraph" w:customStyle="1" w:styleId="126">
    <w:name w:val="样式 目录 1 + 首行缩进:  2 字符6"/>
    <w:basedOn w:val="11"/>
    <w:rsid w:val="006D1880"/>
    <w:pPr>
      <w:tabs>
        <w:tab w:val="left" w:pos="900"/>
      </w:tabs>
      <w:ind w:firstLine="402"/>
    </w:pPr>
    <w:rPr>
      <w:rFonts w:ascii="Verdana" w:hAnsi="Verdana"/>
      <w:noProof/>
    </w:rPr>
  </w:style>
  <w:style w:type="paragraph" w:customStyle="1" w:styleId="220">
    <w:name w:val="样式 目录 2 + 首行缩进:  2 字符"/>
    <w:basedOn w:val="24"/>
    <w:rsid w:val="006D1880"/>
    <w:rPr>
      <w:rFonts w:ascii="Verdana" w:hAnsi="Verdana"/>
      <w:noProof/>
    </w:rPr>
  </w:style>
  <w:style w:type="paragraph" w:customStyle="1" w:styleId="127">
    <w:name w:val="样式 目录 1 + 首行缩进:  2 字符7"/>
    <w:basedOn w:val="11"/>
    <w:autoRedefine/>
    <w:rsid w:val="009C41DF"/>
    <w:pPr>
      <w:tabs>
        <w:tab w:val="left" w:pos="720"/>
      </w:tabs>
      <w:ind w:firstLine="402"/>
    </w:pPr>
  </w:style>
  <w:style w:type="paragraph" w:customStyle="1" w:styleId="128">
    <w:name w:val="样式 目录 1 + 首行缩进:  2 字符8"/>
    <w:basedOn w:val="11"/>
    <w:rsid w:val="009C41DF"/>
    <w:pPr>
      <w:tabs>
        <w:tab w:val="left" w:pos="1080"/>
      </w:tabs>
      <w:ind w:firstLine="402"/>
    </w:pPr>
  </w:style>
  <w:style w:type="character" w:styleId="af5">
    <w:name w:val="FollowedHyperlink"/>
    <w:basedOn w:val="a2"/>
    <w:rsid w:val="00E45549"/>
    <w:rPr>
      <w:color w:val="954F72" w:themeColor="followedHyperlink"/>
      <w:u w:val="single"/>
    </w:rPr>
  </w:style>
  <w:style w:type="paragraph" w:customStyle="1" w:styleId="129">
    <w:name w:val="样式 目录 1 + 首行缩进:  2 字符9"/>
    <w:basedOn w:val="11"/>
    <w:rsid w:val="00707FB1"/>
    <w:rPr>
      <w:rFonts w:ascii="Calibri" w:eastAsia="微软雅黑" w:hAnsi="Calibri"/>
      <w:b w:val="0"/>
    </w:rPr>
  </w:style>
  <w:style w:type="character" w:customStyle="1" w:styleId="af6">
    <w:name w:val="样式 小五"/>
    <w:rsid w:val="00A91A9E"/>
    <w:rPr>
      <w:rFonts w:ascii="Verdana" w:eastAsia="幼圆" w:hAnsi="Verdana"/>
      <w:spacing w:val="0"/>
      <w:sz w:val="18"/>
      <w:szCs w:val="18"/>
    </w:rPr>
  </w:style>
  <w:style w:type="paragraph" w:styleId="af7">
    <w:name w:val="footnote text"/>
    <w:basedOn w:val="a1"/>
    <w:link w:val="Char2"/>
    <w:rsid w:val="00942415"/>
    <w:pPr>
      <w:widowControl w:val="0"/>
      <w:snapToGrid w:val="0"/>
      <w:ind w:firstLineChars="200" w:firstLine="200"/>
    </w:pPr>
    <w:rPr>
      <w:rFonts w:ascii="Times New Roman" w:eastAsia="幼圆" w:hAnsi="Times New Roman" w:cs="Times New Roman"/>
      <w:kern w:val="2"/>
      <w:sz w:val="18"/>
      <w:szCs w:val="18"/>
    </w:rPr>
  </w:style>
  <w:style w:type="character" w:customStyle="1" w:styleId="Char2">
    <w:name w:val="脚注文本 Char"/>
    <w:basedOn w:val="a2"/>
    <w:link w:val="af7"/>
    <w:rsid w:val="00942415"/>
    <w:rPr>
      <w:rFonts w:eastAsia="幼圆"/>
      <w:kern w:val="2"/>
      <w:sz w:val="18"/>
      <w:szCs w:val="18"/>
    </w:rPr>
  </w:style>
  <w:style w:type="character" w:styleId="af8">
    <w:name w:val="footnote reference"/>
    <w:basedOn w:val="a2"/>
    <w:rsid w:val="00942415"/>
    <w:rPr>
      <w:vertAlign w:val="superscript"/>
    </w:rPr>
  </w:style>
  <w:style w:type="paragraph" w:styleId="af9">
    <w:name w:val="List Paragraph"/>
    <w:basedOn w:val="a1"/>
    <w:uiPriority w:val="34"/>
    <w:qFormat/>
    <w:rsid w:val="00B6381B"/>
    <w:pPr>
      <w:widowControl w:val="0"/>
      <w:ind w:firstLineChars="200" w:firstLine="420"/>
      <w:jc w:val="both"/>
    </w:pPr>
    <w:rPr>
      <w:rFonts w:ascii="Times New Roman" w:eastAsia="幼圆" w:hAnsi="Times New Roman" w:cs="Times New Roman"/>
      <w:kern w:val="2"/>
      <w:sz w:val="18"/>
    </w:rPr>
  </w:style>
  <w:style w:type="paragraph" w:styleId="afa">
    <w:name w:val="Balloon Text"/>
    <w:basedOn w:val="a1"/>
    <w:link w:val="Char3"/>
    <w:rsid w:val="009A6F61"/>
    <w:pPr>
      <w:widowControl w:val="0"/>
      <w:ind w:firstLineChars="200" w:firstLine="200"/>
      <w:jc w:val="both"/>
    </w:pPr>
    <w:rPr>
      <w:rFonts w:ascii="Times New Roman" w:eastAsia="幼圆" w:hAnsi="Times New Roman" w:cs="Times New Roman"/>
      <w:kern w:val="2"/>
      <w:sz w:val="18"/>
      <w:szCs w:val="18"/>
    </w:rPr>
  </w:style>
  <w:style w:type="character" w:customStyle="1" w:styleId="Char3">
    <w:name w:val="批注框文本 Char"/>
    <w:basedOn w:val="a2"/>
    <w:link w:val="afa"/>
    <w:rsid w:val="009A6F61"/>
    <w:rPr>
      <w:rFonts w:eastAsia="幼圆"/>
      <w:kern w:val="2"/>
      <w:sz w:val="18"/>
      <w:szCs w:val="18"/>
    </w:rPr>
  </w:style>
  <w:style w:type="character" w:customStyle="1" w:styleId="Char1">
    <w:name w:val="页眉 Char"/>
    <w:basedOn w:val="a2"/>
    <w:link w:val="af2"/>
    <w:uiPriority w:val="99"/>
    <w:rsid w:val="005A109E"/>
    <w:rPr>
      <w:rFonts w:eastAsia="幼圆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79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85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24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36663">
          <w:marLeft w:val="28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image" Target="media/image3.png"/><Relationship Id="rId26" Type="http://schemas.openxmlformats.org/officeDocument/2006/relationships/image" Target="media/image9.png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34" Type="http://schemas.openxmlformats.org/officeDocument/2006/relationships/image" Target="media/image15.png"/><Relationship Id="rId42" Type="http://schemas.openxmlformats.org/officeDocument/2006/relationships/header" Target="header10.xml"/><Relationship Id="rId47" Type="http://schemas.openxmlformats.org/officeDocument/2006/relationships/image" Target="media/image24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2.png"/><Relationship Id="rId25" Type="http://schemas.openxmlformats.org/officeDocument/2006/relationships/image" Target="media/image8.png"/><Relationship Id="rId33" Type="http://schemas.openxmlformats.org/officeDocument/2006/relationships/header" Target="header9.xml"/><Relationship Id="rId38" Type="http://schemas.openxmlformats.org/officeDocument/2006/relationships/image" Target="media/image19.png"/><Relationship Id="rId46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header" Target="header7.xml"/><Relationship Id="rId29" Type="http://schemas.openxmlformats.org/officeDocument/2006/relationships/image" Target="media/image11.png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image" Target="media/image7.png"/><Relationship Id="rId32" Type="http://schemas.openxmlformats.org/officeDocument/2006/relationships/image" Target="media/image14.pn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header" Target="header6.xml"/><Relationship Id="rId23" Type="http://schemas.openxmlformats.org/officeDocument/2006/relationships/image" Target="media/image6.png"/><Relationship Id="rId28" Type="http://schemas.openxmlformats.org/officeDocument/2006/relationships/header" Target="header8.xml"/><Relationship Id="rId36" Type="http://schemas.openxmlformats.org/officeDocument/2006/relationships/image" Target="media/image17.png"/><Relationship Id="rId49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footer" Target="footer2.xml"/><Relationship Id="rId31" Type="http://schemas.openxmlformats.org/officeDocument/2006/relationships/image" Target="media/image13.pn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5.xm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2.png"/><Relationship Id="rId35" Type="http://schemas.openxmlformats.org/officeDocument/2006/relationships/image" Target="media/image16.png"/><Relationship Id="rId43" Type="http://schemas.openxmlformats.org/officeDocument/2006/relationships/header" Target="header11.xml"/><Relationship Id="rId48" Type="http://schemas.openxmlformats.org/officeDocument/2006/relationships/image" Target="media/image25.png"/><Relationship Id="rId8" Type="http://schemas.openxmlformats.org/officeDocument/2006/relationships/hyperlink" Target="http://www.servyou.com.cn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20135;&#21697;&#21270;&#24037;&#20316;&#25104;&#26524;\&#20135;&#21697;&#21270;&#35268;&#33539;&#20248;&#21270;\&#25163;&#20876;&#27169;&#26495;&#8212;32&#24320;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C34F3F-50ED-4B31-98A9-0F99F8961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手册模板—32开.dot</Template>
  <TotalTime>8</TotalTime>
  <Pages>25</Pages>
  <Words>824</Words>
  <Characters>4698</Characters>
  <Application>Microsoft Office Word</Application>
  <DocSecurity>0</DocSecurity>
  <Lines>39</Lines>
  <Paragraphs>11</Paragraphs>
  <ScaleCrop>false</ScaleCrop>
  <Company>jdls</Company>
  <LinksUpToDate>false</LinksUpToDate>
  <CharactersWithSpaces>5511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使用说明（样式名：正文前标题）</dc:title>
  <dc:subject/>
  <dc:creator>Microsoft</dc:creator>
  <cp:keywords/>
  <cp:lastModifiedBy>zhouyj</cp:lastModifiedBy>
  <cp:revision>12</cp:revision>
  <cp:lastPrinted>2014-07-14T09:30:00Z</cp:lastPrinted>
  <dcterms:created xsi:type="dcterms:W3CDTF">2015-08-18T05:52:00Z</dcterms:created>
  <dcterms:modified xsi:type="dcterms:W3CDTF">2015-08-19T00:57:00Z</dcterms:modified>
</cp:coreProperties>
</file>